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518E7D" w:rsidR="00043621" w:rsidRPr="00E87F11" w:rsidRDefault="009F11F3" w:rsidP="009E2A45">
      <w:pPr>
        <w:jc w:val="center"/>
        <w:rPr>
          <w:rFonts w:ascii="Arial" w:hAnsi="Arial" w:cs="Arial"/>
          <w:b/>
          <w:bCs/>
        </w:rPr>
      </w:pPr>
      <w:r w:rsidRPr="00E87F11">
        <w:rPr>
          <w:rFonts w:ascii="Arial" w:hAnsi="Arial" w:cs="Arial"/>
          <w:b/>
          <w:bCs/>
        </w:rPr>
        <w:t>MINUTA DE EDITAL DE PREGÃO ELETRÔNICO</w:t>
      </w:r>
      <w:r w:rsidR="00E4767C" w:rsidRPr="00E87F11">
        <w:rPr>
          <w:rFonts w:ascii="Arial" w:hAnsi="Arial" w:cs="Arial"/>
          <w:b/>
          <w:bCs/>
        </w:rPr>
        <w:t xml:space="preserve"> SRP</w:t>
      </w:r>
      <w:r w:rsidRPr="00E87F11">
        <w:rPr>
          <w:rFonts w:ascii="Arial" w:hAnsi="Arial" w:cs="Arial"/>
          <w:b/>
          <w:bCs/>
        </w:rPr>
        <w:t xml:space="preserve"> Nº 0xxxxx/202</w:t>
      </w:r>
      <w:r w:rsidR="00991103" w:rsidRPr="00E87F11">
        <w:rPr>
          <w:rFonts w:ascii="Arial" w:hAnsi="Arial" w:cs="Arial"/>
          <w:b/>
          <w:bCs/>
        </w:rPr>
        <w:t>5</w:t>
      </w:r>
    </w:p>
    <w:p w14:paraId="6525CCC7" w14:textId="77777777" w:rsidR="00AE0C3E" w:rsidRPr="00E87F11" w:rsidRDefault="00AE0C3E" w:rsidP="00B21F9A">
      <w:pPr>
        <w:jc w:val="both"/>
        <w:rPr>
          <w:rFonts w:ascii="Arial" w:hAnsi="Arial" w:cs="Arial"/>
        </w:rPr>
      </w:pPr>
    </w:p>
    <w:p w14:paraId="2F8F16FB" w14:textId="70366739" w:rsidR="00043621" w:rsidRPr="00E87F11" w:rsidRDefault="00761A85" w:rsidP="00B21F9A">
      <w:pPr>
        <w:jc w:val="both"/>
        <w:rPr>
          <w:rFonts w:ascii="Arial" w:hAnsi="Arial" w:cs="Arial"/>
        </w:rPr>
      </w:pPr>
      <w:r w:rsidRPr="00E87F11">
        <w:rPr>
          <w:rFonts w:ascii="Arial" w:hAnsi="Arial" w:cs="Arial"/>
        </w:rPr>
        <w:t xml:space="preserve">O </w:t>
      </w:r>
      <w:r w:rsidRPr="00E87F11">
        <w:rPr>
          <w:rFonts w:ascii="Arial" w:hAnsi="Arial" w:cs="Arial"/>
          <w:b/>
          <w:bCs/>
        </w:rPr>
        <w:t>MUNICÍPIO DE VERA CRUZ DO OESTE</w:t>
      </w:r>
      <w:r w:rsidRPr="00E87F11">
        <w:rPr>
          <w:rFonts w:ascii="Arial" w:hAnsi="Arial" w:cs="Arial"/>
        </w:rPr>
        <w:t xml:space="preserve">, Estado do Paraná, inscrito no CNPJ/MF sob o n° 78.101.821/0001-01, torna público para conhecimento, dos interessados, que realizará licitação na modalidade </w:t>
      </w:r>
      <w:r w:rsidRPr="00E87F11">
        <w:rPr>
          <w:rFonts w:ascii="Arial" w:hAnsi="Arial" w:cs="Arial"/>
          <w:b/>
          <w:bCs/>
        </w:rPr>
        <w:t>Pregão Eletrônico</w:t>
      </w:r>
      <w:r w:rsidRPr="00E87F11">
        <w:rPr>
          <w:rFonts w:ascii="Arial" w:hAnsi="Arial" w:cs="Arial"/>
        </w:rPr>
        <w:t xml:space="preserve">, do tipo </w:t>
      </w:r>
      <w:r w:rsidRPr="00E87F11">
        <w:rPr>
          <w:rFonts w:ascii="Arial" w:hAnsi="Arial" w:cs="Arial"/>
          <w:b/>
          <w:bCs/>
        </w:rPr>
        <w:t>“</w:t>
      </w:r>
      <w:r w:rsidR="009C4E1C" w:rsidRPr="00E87F11">
        <w:rPr>
          <w:rFonts w:ascii="Arial" w:hAnsi="Arial" w:cs="Arial"/>
          <w:b/>
          <w:bCs/>
        </w:rPr>
        <w:t xml:space="preserve">menor preço por </w:t>
      </w:r>
      <w:r w:rsidR="00947774" w:rsidRPr="00E87F11">
        <w:rPr>
          <w:rFonts w:ascii="Arial" w:hAnsi="Arial" w:cs="Arial"/>
          <w:b/>
          <w:bCs/>
        </w:rPr>
        <w:t>item</w:t>
      </w:r>
      <w:r w:rsidRPr="00E87F11">
        <w:rPr>
          <w:rFonts w:ascii="Arial" w:hAnsi="Arial" w:cs="Arial"/>
          <w:b/>
          <w:bCs/>
        </w:rPr>
        <w:t>”,</w:t>
      </w:r>
      <w:r w:rsidRPr="00E87F11">
        <w:rPr>
          <w:rFonts w:ascii="Arial" w:hAnsi="Arial" w:cs="Arial"/>
        </w:rPr>
        <w:t xml:space="preserve"> pelo modo de Disputa </w:t>
      </w:r>
      <w:r w:rsidRPr="00E87F11">
        <w:rPr>
          <w:rFonts w:ascii="Arial" w:hAnsi="Arial" w:cs="Arial"/>
          <w:b/>
          <w:bCs/>
        </w:rPr>
        <w:t>“Aberto”</w:t>
      </w:r>
      <w:r w:rsidRPr="00E87F11">
        <w:rPr>
          <w:rFonts w:ascii="Arial" w:hAnsi="Arial" w:cs="Arial"/>
        </w:rPr>
        <w:t xml:space="preserve"> mediante as condições estabelecidas neste Edital e em seus Anexos.</w:t>
      </w:r>
    </w:p>
    <w:p w14:paraId="1F715A33" w14:textId="77777777" w:rsidR="00043621" w:rsidRPr="00E87F11" w:rsidRDefault="00761A85" w:rsidP="00B21F9A">
      <w:pPr>
        <w:jc w:val="both"/>
        <w:rPr>
          <w:rFonts w:ascii="Arial" w:hAnsi="Arial" w:cs="Arial"/>
        </w:rPr>
      </w:pPr>
      <w:r w:rsidRPr="00E87F11">
        <w:rPr>
          <w:rFonts w:ascii="Arial" w:hAnsi="Arial" w:cs="Arial"/>
        </w:rPr>
        <w:t> </w:t>
      </w:r>
    </w:p>
    <w:p w14:paraId="5A9E2726" w14:textId="6625B31F" w:rsidR="00043621" w:rsidRPr="00E87F11" w:rsidRDefault="00761A85" w:rsidP="00BC10C7">
      <w:pPr>
        <w:pStyle w:val="PargrafodaLista"/>
        <w:numPr>
          <w:ilvl w:val="0"/>
          <w:numId w:val="2"/>
        </w:numPr>
        <w:tabs>
          <w:tab w:val="left" w:pos="426"/>
        </w:tabs>
        <w:ind w:left="0" w:firstLine="0"/>
        <w:rPr>
          <w:rFonts w:ascii="Arial" w:hAnsi="Arial" w:cs="Arial"/>
          <w:b/>
          <w:bCs/>
        </w:rPr>
      </w:pPr>
      <w:r w:rsidRPr="00E87F11">
        <w:rPr>
          <w:rFonts w:ascii="Arial" w:hAnsi="Arial" w:cs="Arial"/>
          <w:b/>
          <w:bCs/>
        </w:rPr>
        <w:t>- DATA DE JULGAMENTO E CONSIDERAÇÕES INICIAIS</w:t>
      </w:r>
    </w:p>
    <w:p w14:paraId="0050C7BB" w14:textId="5E9CE4BD" w:rsidR="00043621" w:rsidRPr="00E87F11" w:rsidRDefault="00761A85" w:rsidP="00BC10C7">
      <w:pPr>
        <w:pStyle w:val="PargrafodaLista"/>
        <w:numPr>
          <w:ilvl w:val="1"/>
          <w:numId w:val="2"/>
        </w:numPr>
        <w:tabs>
          <w:tab w:val="left" w:pos="426"/>
        </w:tabs>
        <w:ind w:left="0" w:firstLine="0"/>
        <w:rPr>
          <w:rFonts w:ascii="Arial" w:hAnsi="Arial" w:cs="Arial"/>
          <w:b/>
          <w:bCs/>
        </w:rPr>
      </w:pPr>
      <w:r w:rsidRPr="00E87F11">
        <w:rPr>
          <w:rFonts w:ascii="Arial" w:hAnsi="Arial" w:cs="Arial"/>
          <w:b/>
          <w:bCs/>
        </w:rPr>
        <w:t>- DATA DE JULGAMENTO</w:t>
      </w:r>
    </w:p>
    <w:p w14:paraId="4A897998" w14:textId="35705242" w:rsidR="000473BC" w:rsidRPr="00E87F11" w:rsidRDefault="000473BC" w:rsidP="00BC10C7">
      <w:pPr>
        <w:pStyle w:val="PargrafodaLista"/>
        <w:numPr>
          <w:ilvl w:val="2"/>
          <w:numId w:val="2"/>
        </w:numPr>
        <w:tabs>
          <w:tab w:val="left" w:pos="426"/>
        </w:tabs>
        <w:ind w:left="0" w:firstLine="0"/>
        <w:rPr>
          <w:rFonts w:ascii="Arial" w:hAnsi="Arial" w:cs="Arial"/>
        </w:rPr>
      </w:pPr>
      <w:r w:rsidRPr="00E87F11">
        <w:rPr>
          <w:rFonts w:ascii="Arial" w:hAnsi="Arial" w:cs="Arial"/>
        </w:rPr>
        <w:t xml:space="preserve">– </w:t>
      </w:r>
      <w:r w:rsidRPr="00E87F11">
        <w:rPr>
          <w:rFonts w:ascii="Arial" w:hAnsi="Arial" w:cs="Arial"/>
          <w:b/>
        </w:rPr>
        <w:t xml:space="preserve">UASG: </w:t>
      </w:r>
      <w:r w:rsidRPr="00E87F11">
        <w:rPr>
          <w:rFonts w:ascii="Arial" w:hAnsi="Arial" w:cs="Arial"/>
          <w:b/>
          <w:shd w:val="clear" w:color="auto" w:fill="FFFFFF"/>
        </w:rPr>
        <w:t>987989</w:t>
      </w:r>
      <w:r w:rsidRPr="00E87F11">
        <w:rPr>
          <w:rFonts w:ascii="Arial" w:hAnsi="Arial" w:cs="Arial"/>
          <w:b/>
        </w:rPr>
        <w:t xml:space="preserve"> – PREFEITURA MUNICIPAL DE VERA CRUZ DO OESTE PARANÁ</w:t>
      </w:r>
    </w:p>
    <w:p w14:paraId="360B0C21" w14:textId="41272E5B"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A sessão de processamento do Pregão será realizada no ambiente virtual do</w:t>
      </w:r>
      <w:r w:rsidR="00E63314" w:rsidRPr="00E87F11">
        <w:rPr>
          <w:rFonts w:ascii="Arial" w:hAnsi="Arial" w:cs="Arial"/>
        </w:rPr>
        <w:t xml:space="preserve"> </w:t>
      </w:r>
      <w:proofErr w:type="gramStart"/>
      <w:r w:rsidRPr="00E87F11">
        <w:rPr>
          <w:rFonts w:ascii="Arial" w:hAnsi="Arial" w:cs="Arial"/>
        </w:rPr>
        <w:t>Compras.Gov.Br</w:t>
      </w:r>
      <w:proofErr w:type="gramEnd"/>
      <w:r w:rsidRPr="00E87F11">
        <w:rPr>
          <w:rFonts w:ascii="Arial" w:hAnsi="Arial" w:cs="Arial"/>
        </w:rPr>
        <w:t xml:space="preserve"> “Acesso Identificado”, no dia </w:t>
      </w:r>
      <w:proofErr w:type="spellStart"/>
      <w:r w:rsidRPr="00E87F11">
        <w:rPr>
          <w:rFonts w:ascii="Arial" w:hAnsi="Arial" w:cs="Arial"/>
          <w:b/>
          <w:bCs/>
        </w:rPr>
        <w:t>xx</w:t>
      </w:r>
      <w:proofErr w:type="spellEnd"/>
      <w:r w:rsidRPr="00E87F11">
        <w:rPr>
          <w:rFonts w:ascii="Arial" w:hAnsi="Arial" w:cs="Arial"/>
          <w:b/>
          <w:bCs/>
        </w:rPr>
        <w:t>/</w:t>
      </w:r>
      <w:proofErr w:type="spellStart"/>
      <w:r w:rsidRPr="00E87F11">
        <w:rPr>
          <w:rFonts w:ascii="Arial" w:hAnsi="Arial" w:cs="Arial"/>
          <w:b/>
          <w:bCs/>
        </w:rPr>
        <w:t>xx</w:t>
      </w:r>
      <w:proofErr w:type="spellEnd"/>
      <w:r w:rsidRPr="00E87F11">
        <w:rPr>
          <w:rFonts w:ascii="Arial" w:hAnsi="Arial" w:cs="Arial"/>
          <w:b/>
          <w:bCs/>
        </w:rPr>
        <w:t>/202</w:t>
      </w:r>
      <w:r w:rsidR="00991103" w:rsidRPr="00E87F11">
        <w:rPr>
          <w:rFonts w:ascii="Arial" w:hAnsi="Arial" w:cs="Arial"/>
          <w:b/>
          <w:bCs/>
        </w:rPr>
        <w:t>5</w:t>
      </w:r>
      <w:r w:rsidRPr="00E87F11">
        <w:rPr>
          <w:rFonts w:ascii="Arial" w:hAnsi="Arial" w:cs="Arial"/>
          <w:b/>
          <w:bCs/>
        </w:rPr>
        <w:t xml:space="preserve"> </w:t>
      </w:r>
      <w:r w:rsidRPr="00E87F11">
        <w:rPr>
          <w:rFonts w:ascii="Arial" w:hAnsi="Arial" w:cs="Arial"/>
        </w:rPr>
        <w:t xml:space="preserve">às </w:t>
      </w:r>
      <w:r w:rsidRPr="00E87F11">
        <w:rPr>
          <w:rFonts w:ascii="Arial" w:hAnsi="Arial" w:cs="Arial"/>
          <w:b/>
          <w:bCs/>
        </w:rPr>
        <w:t>xxh00min</w:t>
      </w:r>
      <w:r w:rsidRPr="00E87F11">
        <w:rPr>
          <w:rFonts w:ascii="Arial" w:hAnsi="Arial" w:cs="Arial"/>
        </w:rPr>
        <w:t>.</w:t>
      </w:r>
    </w:p>
    <w:p w14:paraId="4993D21D" w14:textId="77777777" w:rsidR="00EB7034" w:rsidRPr="00E87F11" w:rsidRDefault="00761A85" w:rsidP="00EB7034">
      <w:pPr>
        <w:pStyle w:val="PargrafodaLista"/>
        <w:numPr>
          <w:ilvl w:val="2"/>
          <w:numId w:val="2"/>
        </w:numPr>
        <w:tabs>
          <w:tab w:val="left" w:pos="426"/>
        </w:tabs>
        <w:ind w:left="0" w:firstLine="0"/>
        <w:rPr>
          <w:rFonts w:ascii="Arial" w:hAnsi="Arial" w:cs="Arial"/>
        </w:rPr>
      </w:pPr>
      <w:r w:rsidRPr="00E87F11">
        <w:rPr>
          <w:rFonts w:ascii="Arial" w:hAnsi="Arial" w:cs="Arial"/>
        </w:rPr>
        <w:t xml:space="preserve">- Não será admitida a entrega de propostas APÓS as </w:t>
      </w:r>
      <w:proofErr w:type="spellStart"/>
      <w:r w:rsidRPr="00E87F11">
        <w:rPr>
          <w:rFonts w:ascii="Arial" w:hAnsi="Arial" w:cs="Arial"/>
          <w:b/>
          <w:bCs/>
        </w:rPr>
        <w:t>xxhxxmin</w:t>
      </w:r>
      <w:proofErr w:type="spellEnd"/>
      <w:r w:rsidRPr="00E87F11">
        <w:rPr>
          <w:rFonts w:ascii="Arial" w:hAnsi="Arial" w:cs="Arial"/>
        </w:rPr>
        <w:t xml:space="preserve"> do dia </w:t>
      </w:r>
      <w:proofErr w:type="spellStart"/>
      <w:r w:rsidRPr="00E87F11">
        <w:rPr>
          <w:rFonts w:ascii="Arial" w:hAnsi="Arial" w:cs="Arial"/>
          <w:b/>
          <w:bCs/>
        </w:rPr>
        <w:t>xx</w:t>
      </w:r>
      <w:proofErr w:type="spellEnd"/>
      <w:r w:rsidRPr="00E87F11">
        <w:rPr>
          <w:rFonts w:ascii="Arial" w:hAnsi="Arial" w:cs="Arial"/>
          <w:b/>
          <w:bCs/>
        </w:rPr>
        <w:t>/</w:t>
      </w:r>
      <w:proofErr w:type="spellStart"/>
      <w:r w:rsidRPr="00E87F11">
        <w:rPr>
          <w:rFonts w:ascii="Arial" w:hAnsi="Arial" w:cs="Arial"/>
          <w:b/>
          <w:bCs/>
        </w:rPr>
        <w:t>xx</w:t>
      </w:r>
      <w:proofErr w:type="spellEnd"/>
      <w:r w:rsidRPr="00E87F11">
        <w:rPr>
          <w:rFonts w:ascii="Arial" w:hAnsi="Arial" w:cs="Arial"/>
          <w:b/>
          <w:bCs/>
        </w:rPr>
        <w:t>/202</w:t>
      </w:r>
      <w:r w:rsidR="00991103" w:rsidRPr="00E87F11">
        <w:rPr>
          <w:rFonts w:ascii="Arial" w:hAnsi="Arial" w:cs="Arial"/>
          <w:b/>
          <w:bCs/>
        </w:rPr>
        <w:t>5</w:t>
      </w:r>
      <w:r w:rsidRPr="00E87F11">
        <w:rPr>
          <w:rFonts w:ascii="Arial" w:hAnsi="Arial" w:cs="Arial"/>
        </w:rPr>
        <w:t>.</w:t>
      </w:r>
    </w:p>
    <w:p w14:paraId="643D85B4" w14:textId="53BE60C9" w:rsidR="00043621" w:rsidRPr="00E87F11" w:rsidRDefault="00761A85" w:rsidP="00EB7034">
      <w:pPr>
        <w:pStyle w:val="PargrafodaLista"/>
        <w:numPr>
          <w:ilvl w:val="2"/>
          <w:numId w:val="2"/>
        </w:numPr>
        <w:tabs>
          <w:tab w:val="left" w:pos="426"/>
        </w:tabs>
        <w:ind w:left="0" w:firstLine="0"/>
        <w:rPr>
          <w:rFonts w:ascii="Arial" w:hAnsi="Arial" w:cs="Arial"/>
        </w:rPr>
      </w:pPr>
      <w:r w:rsidRPr="00E87F11">
        <w:rPr>
          <w:rFonts w:ascii="Arial" w:hAnsi="Arial" w:cs="Arial"/>
        </w:rPr>
        <w:t>- As propostas deverão obedecer às especificações deste instrumento convocatório e anexo</w:t>
      </w:r>
      <w:r w:rsidR="00146DEB" w:rsidRPr="00E87F11">
        <w:rPr>
          <w:rFonts w:ascii="Arial" w:hAnsi="Arial" w:cs="Arial"/>
        </w:rPr>
        <w:t>s</w:t>
      </w:r>
      <w:r w:rsidRPr="00E87F11">
        <w:rPr>
          <w:rFonts w:ascii="Arial" w:hAnsi="Arial" w:cs="Arial"/>
        </w:rPr>
        <w:t>, que dele fazem parte integrante.</w:t>
      </w:r>
    </w:p>
    <w:p w14:paraId="273F3970" w14:textId="7593CB01"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 O Pregão, na forma Eletrônica será realizado em sessão pública, por meio da INTERNET, mediante condições de segurança - criptografia e autenticação - em todas as suas fases.</w:t>
      </w:r>
    </w:p>
    <w:p w14:paraId="3F8B3882" w14:textId="5AB6CBF7" w:rsidR="00043621" w:rsidRPr="00E87F11" w:rsidRDefault="00761A85" w:rsidP="00BC10C7">
      <w:pPr>
        <w:pStyle w:val="PargrafodaLista"/>
        <w:numPr>
          <w:ilvl w:val="2"/>
          <w:numId w:val="2"/>
        </w:numPr>
        <w:tabs>
          <w:tab w:val="left" w:pos="426"/>
        </w:tabs>
        <w:ind w:left="0" w:firstLine="0"/>
        <w:rPr>
          <w:rFonts w:ascii="Arial" w:hAnsi="Arial" w:cs="Arial"/>
        </w:rPr>
      </w:pPr>
      <w:r w:rsidRPr="00E87F11">
        <w:rPr>
          <w:rFonts w:ascii="Arial" w:hAnsi="Arial" w:cs="Arial"/>
        </w:rPr>
        <w:t>- Com a apresentação da proposta de preços a empresa assume automaticamente o cumprimento de todas as condições estabelecidas n</w:t>
      </w:r>
      <w:r w:rsidR="00630750" w:rsidRPr="00E87F11">
        <w:rPr>
          <w:rFonts w:ascii="Arial" w:hAnsi="Arial" w:cs="Arial"/>
        </w:rPr>
        <w:t>este</w:t>
      </w:r>
      <w:r w:rsidRPr="00E87F11">
        <w:rPr>
          <w:rFonts w:ascii="Arial" w:hAnsi="Arial" w:cs="Arial"/>
        </w:rPr>
        <w:t xml:space="preserve"> Edital e seus anexos, inclusive ter conhecimento das especificações técnicas dos </w:t>
      </w:r>
      <w:r w:rsidR="00630750" w:rsidRPr="00E87F11">
        <w:rPr>
          <w:rFonts w:ascii="Arial" w:hAnsi="Arial" w:cs="Arial"/>
        </w:rPr>
        <w:t>itens</w:t>
      </w:r>
      <w:r w:rsidRPr="00E87F11">
        <w:rPr>
          <w:rFonts w:ascii="Arial" w:hAnsi="Arial" w:cs="Arial"/>
        </w:rPr>
        <w:t xml:space="preserve"> objeto desta licitação.</w:t>
      </w:r>
    </w:p>
    <w:p w14:paraId="13DDCD7B" w14:textId="77777777" w:rsidR="00AE5B5D" w:rsidRPr="00E87F11" w:rsidRDefault="00761A85" w:rsidP="00AE5B5D">
      <w:pPr>
        <w:pStyle w:val="PargrafodaLista"/>
        <w:numPr>
          <w:ilvl w:val="2"/>
          <w:numId w:val="2"/>
        </w:numPr>
        <w:tabs>
          <w:tab w:val="left" w:pos="426"/>
        </w:tabs>
        <w:ind w:left="0" w:firstLine="0"/>
        <w:rPr>
          <w:rFonts w:ascii="Arial" w:hAnsi="Arial" w:cs="Arial"/>
        </w:rPr>
      </w:pPr>
      <w:r w:rsidRPr="00E87F11">
        <w:rPr>
          <w:rFonts w:ascii="Arial" w:hAnsi="Arial" w:cs="Arial"/>
        </w:rPr>
        <w:t xml:space="preserve">– </w:t>
      </w:r>
      <w:r w:rsidR="00AE5B5D" w:rsidRPr="00E87F11">
        <w:rPr>
          <w:rFonts w:ascii="Arial" w:hAnsi="Arial" w:cs="Arial"/>
        </w:rPr>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E87F11" w:rsidRDefault="00AE5B5D" w:rsidP="00AE5B5D">
      <w:pPr>
        <w:tabs>
          <w:tab w:val="left" w:pos="426"/>
        </w:tabs>
        <w:jc w:val="both"/>
        <w:rPr>
          <w:rFonts w:ascii="Arial" w:hAnsi="Arial" w:cs="Arial"/>
        </w:rPr>
      </w:pPr>
      <w:r w:rsidRPr="00E87F11">
        <w:rPr>
          <w:rFonts w:ascii="Arial" w:hAnsi="Arial" w:cs="Arial"/>
        </w:rPr>
        <w:t> </w:t>
      </w:r>
    </w:p>
    <w:p w14:paraId="650C361A" w14:textId="77777777" w:rsidR="00AE5B5D" w:rsidRPr="00E87F11" w:rsidRDefault="00AE5B5D" w:rsidP="00AE5B5D">
      <w:pPr>
        <w:jc w:val="both"/>
        <w:rPr>
          <w:rFonts w:ascii="Arial" w:hAnsi="Arial" w:cs="Arial"/>
          <w:b/>
          <w:bCs/>
        </w:rPr>
      </w:pPr>
      <w:r w:rsidRPr="00E87F11">
        <w:rPr>
          <w:rFonts w:ascii="Arial" w:hAnsi="Arial" w:cs="Arial"/>
          <w:b/>
          <w:bCs/>
        </w:rPr>
        <w:t>Agente de Contratação:</w:t>
      </w:r>
    </w:p>
    <w:p w14:paraId="208472F1" w14:textId="77777777" w:rsidR="00AE5B5D" w:rsidRPr="00E87F11" w:rsidRDefault="00AE5B5D" w:rsidP="00AE5B5D">
      <w:pPr>
        <w:jc w:val="both"/>
        <w:rPr>
          <w:rFonts w:ascii="Arial" w:hAnsi="Arial" w:cs="Arial"/>
        </w:rPr>
      </w:pPr>
      <w:r w:rsidRPr="00E87F11">
        <w:rPr>
          <w:rFonts w:ascii="Arial" w:hAnsi="Arial" w:cs="Arial"/>
        </w:rPr>
        <w:t>Sandra Regina Ramos da Silva, Matrícula nº 7571;</w:t>
      </w:r>
    </w:p>
    <w:p w14:paraId="143A45D2" w14:textId="77777777" w:rsidR="00AE5B5D" w:rsidRPr="00E87F11" w:rsidRDefault="00AE5B5D" w:rsidP="00AE5B5D">
      <w:pPr>
        <w:jc w:val="both"/>
        <w:rPr>
          <w:rFonts w:ascii="Arial" w:hAnsi="Arial" w:cs="Arial"/>
        </w:rPr>
      </w:pPr>
      <w:r w:rsidRPr="00E87F11">
        <w:rPr>
          <w:rFonts w:ascii="Arial" w:hAnsi="Arial" w:cs="Arial"/>
        </w:rPr>
        <w:t xml:space="preserve">Keli Fátima Trevisol, Matrícula nº 3287251; </w:t>
      </w:r>
    </w:p>
    <w:p w14:paraId="1A953A98" w14:textId="77777777" w:rsidR="00AE5B5D" w:rsidRPr="00E87F11" w:rsidRDefault="00AE5B5D" w:rsidP="00AE5B5D">
      <w:pPr>
        <w:jc w:val="both"/>
        <w:rPr>
          <w:rFonts w:ascii="Arial" w:hAnsi="Arial" w:cs="Arial"/>
        </w:rPr>
      </w:pPr>
      <w:r w:rsidRPr="00E87F11">
        <w:rPr>
          <w:rFonts w:ascii="Arial" w:hAnsi="Arial" w:cs="Arial"/>
        </w:rPr>
        <w:t>Rosangela da Conceição Romano, Matrícula nº 329732.</w:t>
      </w:r>
    </w:p>
    <w:p w14:paraId="69F5A0A0" w14:textId="77777777" w:rsidR="00AE5B5D" w:rsidRPr="00E87F11" w:rsidRDefault="00AE5B5D" w:rsidP="00AE5B5D">
      <w:pPr>
        <w:jc w:val="both"/>
        <w:rPr>
          <w:rFonts w:ascii="Arial" w:hAnsi="Arial" w:cs="Arial"/>
        </w:rPr>
      </w:pPr>
      <w:r w:rsidRPr="00E87F11">
        <w:rPr>
          <w:rFonts w:ascii="Arial" w:hAnsi="Arial" w:cs="Arial"/>
        </w:rPr>
        <w:t> </w:t>
      </w:r>
    </w:p>
    <w:p w14:paraId="0F1FF7F0" w14:textId="77777777" w:rsidR="00AE5B5D" w:rsidRPr="00E87F11" w:rsidRDefault="00AE5B5D" w:rsidP="00AE5B5D">
      <w:pPr>
        <w:jc w:val="both"/>
        <w:rPr>
          <w:rFonts w:ascii="Arial" w:hAnsi="Arial" w:cs="Arial"/>
          <w:b/>
          <w:bCs/>
        </w:rPr>
      </w:pPr>
      <w:r w:rsidRPr="00E87F11">
        <w:rPr>
          <w:rFonts w:ascii="Arial" w:hAnsi="Arial" w:cs="Arial"/>
          <w:b/>
          <w:bCs/>
        </w:rPr>
        <w:t>Equipe de apoio:</w:t>
      </w:r>
    </w:p>
    <w:p w14:paraId="5877758C" w14:textId="77777777" w:rsidR="00AE5B5D" w:rsidRPr="00E87F11" w:rsidRDefault="00AE5B5D" w:rsidP="00AE5B5D">
      <w:pPr>
        <w:jc w:val="both"/>
        <w:rPr>
          <w:rFonts w:ascii="Arial" w:hAnsi="Arial" w:cs="Arial"/>
        </w:rPr>
      </w:pPr>
      <w:r w:rsidRPr="00E87F11">
        <w:rPr>
          <w:rFonts w:ascii="Arial" w:hAnsi="Arial" w:cs="Arial"/>
        </w:rPr>
        <w:t xml:space="preserve">Juliana Estevão de Oliveira </w:t>
      </w:r>
      <w:proofErr w:type="spellStart"/>
      <w:r w:rsidRPr="00E87F11">
        <w:rPr>
          <w:rFonts w:ascii="Arial" w:hAnsi="Arial" w:cs="Arial"/>
        </w:rPr>
        <w:t>Rosalen</w:t>
      </w:r>
      <w:proofErr w:type="spellEnd"/>
      <w:r w:rsidRPr="00E87F11">
        <w:rPr>
          <w:rFonts w:ascii="Arial" w:hAnsi="Arial" w:cs="Arial"/>
        </w:rPr>
        <w:t>, matrícula nº 332421;</w:t>
      </w:r>
    </w:p>
    <w:p w14:paraId="79E56102" w14:textId="77777777" w:rsidR="00AE5B5D" w:rsidRPr="00E87F11" w:rsidRDefault="00AE5B5D" w:rsidP="00AE5B5D">
      <w:pPr>
        <w:jc w:val="both"/>
        <w:rPr>
          <w:rFonts w:ascii="Arial" w:hAnsi="Arial" w:cs="Arial"/>
        </w:rPr>
      </w:pPr>
      <w:r w:rsidRPr="00E87F11">
        <w:rPr>
          <w:rFonts w:ascii="Arial" w:hAnsi="Arial" w:cs="Arial"/>
        </w:rPr>
        <w:t xml:space="preserve">Leonardo </w:t>
      </w:r>
      <w:proofErr w:type="spellStart"/>
      <w:r w:rsidRPr="00E87F11">
        <w:rPr>
          <w:rFonts w:ascii="Arial" w:hAnsi="Arial" w:cs="Arial"/>
        </w:rPr>
        <w:t>Felsky</w:t>
      </w:r>
      <w:proofErr w:type="spellEnd"/>
      <w:r w:rsidRPr="00E87F11">
        <w:rPr>
          <w:rFonts w:ascii="Arial" w:hAnsi="Arial" w:cs="Arial"/>
        </w:rPr>
        <w:t xml:space="preserve"> de Lima, matrícula: 3288871; </w:t>
      </w:r>
    </w:p>
    <w:p w14:paraId="6FC7922B" w14:textId="77777777" w:rsidR="00AE5B5D" w:rsidRPr="00E87F11" w:rsidRDefault="00AE5B5D" w:rsidP="00AE5B5D">
      <w:pPr>
        <w:jc w:val="both"/>
        <w:rPr>
          <w:rFonts w:ascii="Arial" w:hAnsi="Arial" w:cs="Arial"/>
          <w:b/>
          <w:bCs/>
        </w:rPr>
      </w:pPr>
      <w:r w:rsidRPr="00E87F11">
        <w:rPr>
          <w:rFonts w:ascii="Arial" w:hAnsi="Arial" w:cs="Arial"/>
        </w:rPr>
        <w:t>Letícia Gabrieli Souza Rosa, matrícula: 3289211</w:t>
      </w:r>
    </w:p>
    <w:p w14:paraId="2E412277" w14:textId="563F72FB" w:rsidR="005451A7" w:rsidRPr="00E87F11" w:rsidRDefault="005451A7" w:rsidP="000C2529">
      <w:pPr>
        <w:pStyle w:val="PargrafodaLista"/>
        <w:tabs>
          <w:tab w:val="left" w:pos="426"/>
        </w:tabs>
        <w:ind w:left="0"/>
        <w:rPr>
          <w:rFonts w:ascii="Arial" w:hAnsi="Arial" w:cs="Arial"/>
        </w:rPr>
      </w:pPr>
    </w:p>
    <w:p w14:paraId="1383B2FA" w14:textId="77777777" w:rsidR="00DB747E" w:rsidRPr="00E87F11" w:rsidRDefault="00761A85" w:rsidP="00DB747E">
      <w:pPr>
        <w:pStyle w:val="PargrafodaLista"/>
        <w:numPr>
          <w:ilvl w:val="0"/>
          <w:numId w:val="2"/>
        </w:numPr>
        <w:ind w:left="0" w:hanging="4"/>
        <w:rPr>
          <w:rFonts w:ascii="Arial" w:hAnsi="Arial" w:cs="Arial"/>
          <w:b/>
          <w:bCs/>
        </w:rPr>
      </w:pPr>
      <w:r w:rsidRPr="00E87F11">
        <w:rPr>
          <w:rFonts w:ascii="Arial" w:hAnsi="Arial" w:cs="Arial"/>
          <w:b/>
          <w:bCs/>
        </w:rPr>
        <w:t>- DO OBJET</w:t>
      </w:r>
      <w:r w:rsidR="00DB747E" w:rsidRPr="00E87F11">
        <w:rPr>
          <w:rFonts w:ascii="Arial" w:hAnsi="Arial" w:cs="Arial"/>
          <w:b/>
          <w:bCs/>
        </w:rPr>
        <w:t>O</w:t>
      </w:r>
    </w:p>
    <w:p w14:paraId="0F91AC85" w14:textId="1FE14EC9" w:rsidR="00043621" w:rsidRPr="00E87F11" w:rsidRDefault="00761A85" w:rsidP="00117A03">
      <w:pPr>
        <w:pStyle w:val="PargrafodaLista"/>
        <w:numPr>
          <w:ilvl w:val="1"/>
          <w:numId w:val="2"/>
        </w:numPr>
        <w:ind w:left="0" w:hanging="4"/>
        <w:rPr>
          <w:rFonts w:ascii="Arial" w:hAnsi="Arial" w:cs="Arial"/>
          <w:b/>
          <w:bCs/>
        </w:rPr>
      </w:pPr>
      <w:r w:rsidRPr="00E87F11">
        <w:rPr>
          <w:rFonts w:ascii="Arial" w:hAnsi="Arial" w:cs="Arial"/>
        </w:rPr>
        <w:t xml:space="preserve">- A presente licitação tem por objeto o </w:t>
      </w:r>
      <w:bookmarkStart w:id="0" w:name="_Hlk180736959"/>
      <w:r w:rsidR="00DB747E" w:rsidRPr="00E87F11">
        <w:rPr>
          <w:rFonts w:ascii="Arial" w:hAnsi="Arial" w:cs="Arial"/>
          <w:b/>
          <w:bCs/>
        </w:rPr>
        <w:t xml:space="preserve">Registro de preço para </w:t>
      </w:r>
      <w:bookmarkEnd w:id="0"/>
      <w:r w:rsidR="00DB747E" w:rsidRPr="00E87F11">
        <w:rPr>
          <w:rFonts w:ascii="Arial" w:hAnsi="Arial" w:cs="Arial"/>
          <w:b/>
          <w:bCs/>
        </w:rPr>
        <w:t>contratação de empresa especializada para prestação de serviços técnicos de topografia, sondagem e ensaios geotécnicos, para atendimento das diversas demandas do município de Vera Cruz do Oeste – PR</w:t>
      </w:r>
      <w:r w:rsidR="00556D03" w:rsidRPr="00E87F11">
        <w:rPr>
          <w:rFonts w:ascii="Arial" w:hAnsi="Arial" w:cs="Arial"/>
        </w:rPr>
        <w:t xml:space="preserve">, </w:t>
      </w:r>
      <w:r w:rsidRPr="00E87F11">
        <w:rPr>
          <w:rFonts w:ascii="Arial" w:hAnsi="Arial" w:cs="Arial"/>
        </w:rPr>
        <w:t>observado às características e demais condições definidas neste Edital e em seus Anexos.</w:t>
      </w:r>
    </w:p>
    <w:p w14:paraId="62941DA4" w14:textId="68580099" w:rsidR="00043621" w:rsidRPr="00E87F11" w:rsidRDefault="00761A85" w:rsidP="00DB747E">
      <w:pPr>
        <w:pStyle w:val="PargrafodaLista"/>
        <w:numPr>
          <w:ilvl w:val="2"/>
          <w:numId w:val="2"/>
        </w:numPr>
        <w:ind w:left="0" w:hanging="4"/>
        <w:rPr>
          <w:rFonts w:ascii="Arial" w:hAnsi="Arial" w:cs="Arial"/>
        </w:rPr>
      </w:pPr>
      <w:r w:rsidRPr="00E87F11">
        <w:rPr>
          <w:rFonts w:ascii="Arial" w:hAnsi="Arial" w:cs="Arial"/>
        </w:rPr>
        <w:t>- A licitante é responsável pela verificação</w:t>
      </w:r>
      <w:r w:rsidR="000E3E7C" w:rsidRPr="00E87F11">
        <w:rPr>
          <w:rFonts w:ascii="Arial" w:hAnsi="Arial" w:cs="Arial"/>
        </w:rPr>
        <w:t>,</w:t>
      </w:r>
      <w:r w:rsidRPr="00E87F11">
        <w:rPr>
          <w:rFonts w:ascii="Arial" w:hAnsi="Arial" w:cs="Arial"/>
        </w:rPr>
        <w:t xml:space="preserve"> junto ao site</w:t>
      </w:r>
      <w:r w:rsidR="000E3E7C" w:rsidRPr="00E87F11">
        <w:rPr>
          <w:rFonts w:ascii="Arial" w:hAnsi="Arial" w:cs="Arial"/>
        </w:rPr>
        <w:t>, de</w:t>
      </w:r>
      <w:r w:rsidRPr="00E87F1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E87F11" w:rsidRDefault="00043621" w:rsidP="00CD6EB7">
      <w:pPr>
        <w:ind w:hanging="4"/>
        <w:jc w:val="both"/>
        <w:rPr>
          <w:rFonts w:ascii="Arial" w:hAnsi="Arial" w:cs="Arial"/>
        </w:rPr>
      </w:pPr>
    </w:p>
    <w:p w14:paraId="4959348B" w14:textId="5A556D2F" w:rsidR="00043621" w:rsidRPr="00E87F11" w:rsidRDefault="00761A85" w:rsidP="00B405FB">
      <w:pPr>
        <w:pStyle w:val="PargrafodaLista"/>
        <w:numPr>
          <w:ilvl w:val="0"/>
          <w:numId w:val="2"/>
        </w:numPr>
        <w:tabs>
          <w:tab w:val="left" w:pos="426"/>
        </w:tabs>
        <w:ind w:left="0" w:hanging="4"/>
        <w:rPr>
          <w:rFonts w:ascii="Arial" w:hAnsi="Arial" w:cs="Arial"/>
          <w:b/>
          <w:bCs/>
        </w:rPr>
      </w:pPr>
      <w:r w:rsidRPr="00E87F11">
        <w:rPr>
          <w:rFonts w:ascii="Arial" w:hAnsi="Arial" w:cs="Arial"/>
          <w:b/>
          <w:bCs/>
        </w:rPr>
        <w:t>- PREÇO</w:t>
      </w:r>
    </w:p>
    <w:p w14:paraId="34BFA4AB" w14:textId="33F91229"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xml:space="preserve">- O valor total máximo estimado para esta licitação é de </w:t>
      </w:r>
      <w:r w:rsidRPr="00E87F11">
        <w:rPr>
          <w:rFonts w:ascii="Arial" w:hAnsi="Arial" w:cs="Arial"/>
          <w:b/>
          <w:bCs/>
        </w:rPr>
        <w:t xml:space="preserve">R$ </w:t>
      </w:r>
      <w:r w:rsidR="00BC4FE2" w:rsidRPr="00E87F11">
        <w:rPr>
          <w:rFonts w:ascii="Arial" w:hAnsi="Arial" w:cs="Arial"/>
          <w:b/>
          <w:bCs/>
        </w:rPr>
        <w:t>832.296,50</w:t>
      </w:r>
      <w:r w:rsidR="00DB5BF7" w:rsidRPr="00E87F11">
        <w:rPr>
          <w:rFonts w:ascii="Arial" w:hAnsi="Arial" w:cs="Arial"/>
          <w:b/>
          <w:bCs/>
        </w:rPr>
        <w:t xml:space="preserve"> </w:t>
      </w:r>
      <w:r w:rsidR="00DB5BF7" w:rsidRPr="00E87F11">
        <w:rPr>
          <w:rFonts w:ascii="Arial" w:hAnsi="Arial" w:cs="Arial"/>
        </w:rPr>
        <w:t>(</w:t>
      </w:r>
      <w:r w:rsidR="00BC4FE2" w:rsidRPr="00E87F11">
        <w:rPr>
          <w:rFonts w:ascii="Arial" w:hAnsi="Arial" w:cs="Arial"/>
        </w:rPr>
        <w:t>oitocentos e trinta e dois mil, duzentos e noventa e seis reais e cinquenta centavos)</w:t>
      </w:r>
      <w:r w:rsidR="00A7732C" w:rsidRPr="00E87F11">
        <w:rPr>
          <w:rFonts w:ascii="Arial" w:hAnsi="Arial" w:cs="Arial"/>
        </w:rPr>
        <w:t>.</w:t>
      </w:r>
    </w:p>
    <w:p w14:paraId="2742F06F" w14:textId="5CB21874"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xml:space="preserve">- Os preços deverão ser expressos em reais, limitando-se a </w:t>
      </w:r>
      <w:r w:rsidR="00113076" w:rsidRPr="00E87F11">
        <w:rPr>
          <w:rFonts w:ascii="Arial" w:hAnsi="Arial" w:cs="Arial"/>
        </w:rPr>
        <w:t xml:space="preserve">duas </w:t>
      </w:r>
      <w:r w:rsidRPr="00E87F11">
        <w:rPr>
          <w:rFonts w:ascii="Arial" w:hAnsi="Arial" w:cs="Arial"/>
        </w:rPr>
        <w:t>casas decimais após a vírgula.</w:t>
      </w:r>
    </w:p>
    <w:p w14:paraId="264B902A" w14:textId="37CD38CC" w:rsidR="005D7ED4" w:rsidRPr="00E87F11" w:rsidRDefault="00761A85" w:rsidP="00B405FB">
      <w:pPr>
        <w:pStyle w:val="PargrafodaLista"/>
        <w:numPr>
          <w:ilvl w:val="1"/>
          <w:numId w:val="2"/>
        </w:numPr>
        <w:tabs>
          <w:tab w:val="left" w:pos="426"/>
        </w:tabs>
        <w:ind w:left="0" w:hanging="4"/>
        <w:rPr>
          <w:rFonts w:ascii="Arial" w:hAnsi="Arial" w:cs="Arial"/>
        </w:rPr>
      </w:pPr>
      <w:r w:rsidRPr="00E87F11">
        <w:rPr>
          <w:rFonts w:ascii="Arial" w:hAnsi="Arial" w:cs="Arial"/>
        </w:rPr>
        <w:t xml:space="preserve">- O preço deve incluir, além do lucro, todas as despesas e custos </w:t>
      </w:r>
      <w:proofErr w:type="spellStart"/>
      <w:r w:rsidRPr="00E87F11">
        <w:rPr>
          <w:rFonts w:ascii="Arial" w:hAnsi="Arial" w:cs="Arial"/>
        </w:rPr>
        <w:t>como</w:t>
      </w:r>
      <w:proofErr w:type="spellEnd"/>
      <w:r w:rsidRPr="00E87F11">
        <w:rPr>
          <w:rFonts w:ascii="Arial" w:hAnsi="Arial" w:cs="Arial"/>
        </w:rPr>
        <w:t xml:space="preserve"> frete, embalagem</w:t>
      </w:r>
      <w:r w:rsidR="00BC142C" w:rsidRPr="00E87F11">
        <w:rPr>
          <w:rFonts w:ascii="Arial" w:hAnsi="Arial" w:cs="Arial"/>
        </w:rPr>
        <w:t xml:space="preserve"> quando aplicável</w:t>
      </w:r>
      <w:r w:rsidRPr="00E87F11">
        <w:rPr>
          <w:rFonts w:ascii="Arial" w:hAnsi="Arial" w:cs="Arial"/>
        </w:rPr>
        <w:t xml:space="preserve">, seguro, tributos de qualquer natureza e todas as demais despesas relacionadas, </w:t>
      </w:r>
      <w:r w:rsidRPr="00E87F11">
        <w:rPr>
          <w:rFonts w:ascii="Arial" w:hAnsi="Arial" w:cs="Arial"/>
        </w:rPr>
        <w:lastRenderedPageBreak/>
        <w:t>diretas ou indiretas, sendo que o proponente será responsável por quaisquer ônus decorrentes de marcas, registros e patentes, ao objeto cotado.</w:t>
      </w:r>
    </w:p>
    <w:p w14:paraId="5F0D23CB" w14:textId="0DC7E48C" w:rsidR="00043621" w:rsidRPr="00E87F11" w:rsidRDefault="00043621" w:rsidP="00B405FB">
      <w:pPr>
        <w:tabs>
          <w:tab w:val="left" w:pos="426"/>
        </w:tabs>
        <w:jc w:val="both"/>
        <w:rPr>
          <w:rFonts w:ascii="Arial" w:hAnsi="Arial" w:cs="Arial"/>
        </w:rPr>
      </w:pPr>
    </w:p>
    <w:p w14:paraId="06052463" w14:textId="17CFA0DE" w:rsidR="00FB3C19" w:rsidRPr="00E87F11" w:rsidRDefault="00761A85" w:rsidP="00FB3C19">
      <w:pPr>
        <w:pStyle w:val="PargrafodaLista"/>
        <w:numPr>
          <w:ilvl w:val="0"/>
          <w:numId w:val="2"/>
        </w:numPr>
        <w:tabs>
          <w:tab w:val="left" w:pos="426"/>
        </w:tabs>
        <w:ind w:left="0" w:hanging="4"/>
        <w:rPr>
          <w:rFonts w:ascii="Arial" w:hAnsi="Arial" w:cs="Arial"/>
          <w:b/>
          <w:bCs/>
        </w:rPr>
      </w:pPr>
      <w:r w:rsidRPr="00E87F11">
        <w:rPr>
          <w:rFonts w:ascii="Arial" w:hAnsi="Arial" w:cs="Arial"/>
          <w:b/>
          <w:bCs/>
        </w:rPr>
        <w:t>- PRAZO DE EXECUÇÃO E VIGÊNCIA DO OBJETO</w:t>
      </w:r>
    </w:p>
    <w:p w14:paraId="60AA015B" w14:textId="191B464A" w:rsidR="00E929DE" w:rsidRPr="00E87F11" w:rsidRDefault="00761A85" w:rsidP="00B04FD7">
      <w:pPr>
        <w:pStyle w:val="PargrafodaLista"/>
        <w:numPr>
          <w:ilvl w:val="1"/>
          <w:numId w:val="2"/>
        </w:numPr>
        <w:tabs>
          <w:tab w:val="left" w:pos="426"/>
        </w:tabs>
        <w:ind w:left="0" w:hanging="4"/>
        <w:rPr>
          <w:rFonts w:ascii="Arial" w:hAnsi="Arial" w:cs="Arial"/>
        </w:rPr>
      </w:pPr>
      <w:r w:rsidRPr="00E87F11">
        <w:rPr>
          <w:rFonts w:ascii="Arial" w:hAnsi="Arial" w:cs="Arial"/>
        </w:rPr>
        <w:t xml:space="preserve">- </w:t>
      </w:r>
      <w:bookmarkStart w:id="1" w:name="_Hlk159406903"/>
      <w:r w:rsidRPr="00E87F11">
        <w:rPr>
          <w:rFonts w:ascii="Arial" w:hAnsi="Arial" w:cs="Arial"/>
        </w:rPr>
        <w:t>O prazo de validade da ata de registro de preços é de 12 (doze) meses</w:t>
      </w:r>
      <w:r w:rsidR="009455A1" w:rsidRPr="00E87F11">
        <w:rPr>
          <w:rFonts w:ascii="Arial" w:hAnsi="Arial" w:cs="Arial"/>
        </w:rPr>
        <w:t xml:space="preserve"> após </w:t>
      </w:r>
      <w:r w:rsidR="00090D6B" w:rsidRPr="00E87F11">
        <w:rPr>
          <w:rFonts w:ascii="Arial" w:hAnsi="Arial" w:cs="Arial"/>
        </w:rPr>
        <w:t xml:space="preserve">a data de sua </w:t>
      </w:r>
      <w:r w:rsidR="00D80046" w:rsidRPr="00E87F11">
        <w:rPr>
          <w:rFonts w:ascii="Arial" w:hAnsi="Arial" w:cs="Arial"/>
        </w:rPr>
        <w:t>publicação no PNCP</w:t>
      </w:r>
      <w:r w:rsidRPr="00E87F11">
        <w:rPr>
          <w:rFonts w:ascii="Arial" w:hAnsi="Arial" w:cs="Arial"/>
        </w:rPr>
        <w:t xml:space="preserve">, podendo ser prorrogada </w:t>
      </w:r>
      <w:r w:rsidR="00EB21AA" w:rsidRPr="00E87F11">
        <w:rPr>
          <w:rFonts w:ascii="Arial" w:hAnsi="Arial" w:cs="Arial"/>
        </w:rPr>
        <w:t xml:space="preserve">por igual período, </w:t>
      </w:r>
      <w:r w:rsidRPr="00E87F11">
        <w:rPr>
          <w:rFonts w:ascii="Arial" w:hAnsi="Arial" w:cs="Arial"/>
        </w:rPr>
        <w:t>conforme Lei n° 14.133/21</w:t>
      </w:r>
      <w:bookmarkEnd w:id="1"/>
      <w:r w:rsidRPr="00E87F11">
        <w:rPr>
          <w:rFonts w:ascii="Arial" w:hAnsi="Arial" w:cs="Arial"/>
        </w:rPr>
        <w:t>.</w:t>
      </w:r>
    </w:p>
    <w:p w14:paraId="24C52527" w14:textId="746818E8" w:rsidR="00704D64" w:rsidRPr="00E87F11" w:rsidRDefault="00704D64" w:rsidP="00704D64">
      <w:pPr>
        <w:pStyle w:val="PargrafodaLista"/>
        <w:numPr>
          <w:ilvl w:val="1"/>
          <w:numId w:val="2"/>
        </w:numPr>
        <w:tabs>
          <w:tab w:val="left" w:pos="426"/>
        </w:tabs>
        <w:ind w:left="0" w:hanging="4"/>
      </w:pPr>
      <w:r w:rsidRPr="00E87F11">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E87F11" w:rsidRDefault="00043621" w:rsidP="00B21F9A">
      <w:pPr>
        <w:jc w:val="both"/>
        <w:rPr>
          <w:rFonts w:ascii="Arial" w:hAnsi="Arial" w:cs="Arial"/>
        </w:rPr>
      </w:pPr>
    </w:p>
    <w:p w14:paraId="65225E11" w14:textId="2A4720EC" w:rsidR="00043621" w:rsidRPr="00E87F11" w:rsidRDefault="00761A85" w:rsidP="00F7609C">
      <w:pPr>
        <w:pStyle w:val="PargrafodaLista"/>
        <w:numPr>
          <w:ilvl w:val="0"/>
          <w:numId w:val="2"/>
        </w:numPr>
        <w:tabs>
          <w:tab w:val="left" w:pos="426"/>
        </w:tabs>
        <w:ind w:left="0" w:hanging="4"/>
        <w:rPr>
          <w:rFonts w:ascii="Arial" w:hAnsi="Arial" w:cs="Arial"/>
          <w:b/>
          <w:bCs/>
        </w:rPr>
      </w:pPr>
      <w:r w:rsidRPr="00E87F11">
        <w:rPr>
          <w:rFonts w:ascii="Arial" w:hAnsi="Arial" w:cs="Arial"/>
          <w:b/>
          <w:bCs/>
        </w:rPr>
        <w:t>- DOTAÇÃO ORÇAMENTÁRIA</w:t>
      </w:r>
    </w:p>
    <w:p w14:paraId="0B8A3F94" w14:textId="02738411" w:rsidR="008300F1" w:rsidRPr="00E87F11" w:rsidRDefault="00761A85" w:rsidP="00F13CBA">
      <w:pPr>
        <w:pStyle w:val="PargrafodaLista"/>
        <w:numPr>
          <w:ilvl w:val="1"/>
          <w:numId w:val="2"/>
        </w:numPr>
        <w:tabs>
          <w:tab w:val="left" w:pos="426"/>
        </w:tabs>
        <w:ind w:left="0" w:firstLine="0"/>
        <w:rPr>
          <w:rFonts w:ascii="Arial" w:hAnsi="Arial" w:cs="Arial"/>
        </w:rPr>
      </w:pPr>
      <w:r w:rsidRPr="00E87F11">
        <w:rPr>
          <w:rFonts w:ascii="Arial" w:hAnsi="Arial" w:cs="Arial"/>
        </w:rPr>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1888"/>
        <w:gridCol w:w="1414"/>
      </w:tblGrid>
      <w:tr w:rsidR="00846F17" w:rsidRPr="00E87F11" w14:paraId="4C2C6BDF" w14:textId="77777777" w:rsidTr="00676043">
        <w:trPr>
          <w:jc w:val="center"/>
        </w:trPr>
        <w:tc>
          <w:tcPr>
            <w:tcW w:w="2930" w:type="dxa"/>
            <w:shd w:val="clear" w:color="auto" w:fill="auto"/>
          </w:tcPr>
          <w:p w14:paraId="2CBF3A48" w14:textId="77777777" w:rsidR="00846F17" w:rsidRPr="00E87F11" w:rsidRDefault="00846F17" w:rsidP="00991DF5">
            <w:pPr>
              <w:jc w:val="center"/>
              <w:rPr>
                <w:rFonts w:ascii="Arial" w:hAnsi="Arial" w:cs="Arial"/>
                <w:b/>
                <w:bCs/>
              </w:rPr>
            </w:pPr>
            <w:bookmarkStart w:id="2" w:name="_Hlk195196753"/>
            <w:r w:rsidRPr="00E87F11">
              <w:rPr>
                <w:rFonts w:ascii="Arial" w:hAnsi="Arial" w:cs="Arial"/>
                <w:b/>
                <w:bCs/>
              </w:rPr>
              <w:t>Dotação Orçamentária</w:t>
            </w:r>
          </w:p>
        </w:tc>
        <w:tc>
          <w:tcPr>
            <w:tcW w:w="1888" w:type="dxa"/>
            <w:shd w:val="clear" w:color="auto" w:fill="auto"/>
          </w:tcPr>
          <w:p w14:paraId="3F2B9A0C" w14:textId="77777777" w:rsidR="00846F17" w:rsidRPr="00E87F11" w:rsidRDefault="00846F17" w:rsidP="00991DF5">
            <w:pPr>
              <w:jc w:val="center"/>
              <w:rPr>
                <w:rFonts w:ascii="Arial" w:hAnsi="Arial" w:cs="Arial"/>
                <w:b/>
                <w:bCs/>
              </w:rPr>
            </w:pPr>
            <w:r w:rsidRPr="00E87F11">
              <w:rPr>
                <w:rFonts w:ascii="Arial" w:hAnsi="Arial" w:cs="Arial"/>
                <w:b/>
                <w:bCs/>
              </w:rPr>
              <w:t>Despesa</w:t>
            </w:r>
          </w:p>
        </w:tc>
        <w:tc>
          <w:tcPr>
            <w:tcW w:w="1414" w:type="dxa"/>
            <w:shd w:val="clear" w:color="auto" w:fill="auto"/>
          </w:tcPr>
          <w:p w14:paraId="06C1998D" w14:textId="77777777" w:rsidR="00846F17" w:rsidRPr="00E87F11" w:rsidRDefault="00846F17" w:rsidP="00564B33">
            <w:pPr>
              <w:jc w:val="center"/>
              <w:rPr>
                <w:rFonts w:ascii="Arial" w:hAnsi="Arial" w:cs="Arial"/>
                <w:b/>
                <w:bCs/>
              </w:rPr>
            </w:pPr>
            <w:r w:rsidRPr="00E87F11">
              <w:rPr>
                <w:rFonts w:ascii="Arial" w:hAnsi="Arial" w:cs="Arial"/>
                <w:b/>
                <w:bCs/>
              </w:rPr>
              <w:t>Fonte</w:t>
            </w:r>
          </w:p>
        </w:tc>
      </w:tr>
      <w:tr w:rsidR="00C24716" w:rsidRPr="00E87F11" w14:paraId="47360489" w14:textId="77777777" w:rsidTr="00676043">
        <w:trPr>
          <w:jc w:val="center"/>
        </w:trPr>
        <w:tc>
          <w:tcPr>
            <w:tcW w:w="2930" w:type="dxa"/>
            <w:shd w:val="clear" w:color="auto" w:fill="auto"/>
          </w:tcPr>
          <w:p w14:paraId="5F3325F2" w14:textId="65A64FD2" w:rsidR="00C24716" w:rsidRPr="00E87F11" w:rsidRDefault="00D55944" w:rsidP="00C24716">
            <w:pPr>
              <w:jc w:val="center"/>
              <w:rPr>
                <w:rFonts w:ascii="Arial" w:hAnsi="Arial" w:cs="Arial"/>
              </w:rPr>
            </w:pPr>
            <w:r w:rsidRPr="00E87F11">
              <w:t>03.001.04.122.0001.2001</w:t>
            </w:r>
          </w:p>
        </w:tc>
        <w:tc>
          <w:tcPr>
            <w:tcW w:w="1888" w:type="dxa"/>
            <w:shd w:val="clear" w:color="auto" w:fill="auto"/>
          </w:tcPr>
          <w:p w14:paraId="4843B03F" w14:textId="3199078D" w:rsidR="00C24716" w:rsidRPr="00E87F11" w:rsidRDefault="00C24716" w:rsidP="00C24716">
            <w:pPr>
              <w:jc w:val="center"/>
              <w:rPr>
                <w:rFonts w:ascii="Arial" w:hAnsi="Arial" w:cs="Arial"/>
              </w:rPr>
            </w:pPr>
            <w:r w:rsidRPr="00E87F11">
              <w:t>3.3.90.3</w:t>
            </w:r>
            <w:r w:rsidR="006937F2" w:rsidRPr="00E87F11">
              <w:t>9</w:t>
            </w:r>
            <w:r w:rsidRPr="00E87F11">
              <w:t>.00</w:t>
            </w:r>
          </w:p>
        </w:tc>
        <w:tc>
          <w:tcPr>
            <w:tcW w:w="1414" w:type="dxa"/>
            <w:shd w:val="clear" w:color="auto" w:fill="auto"/>
          </w:tcPr>
          <w:p w14:paraId="67CD39F9" w14:textId="05912DD3" w:rsidR="00C24716" w:rsidRPr="00E87F11" w:rsidRDefault="002B3952" w:rsidP="00C24716">
            <w:pPr>
              <w:jc w:val="center"/>
              <w:rPr>
                <w:rFonts w:ascii="Arial" w:hAnsi="Arial" w:cs="Arial"/>
              </w:rPr>
            </w:pPr>
            <w:r w:rsidRPr="00E87F11">
              <w:rPr>
                <w:rFonts w:ascii="Arial" w:hAnsi="Arial" w:cs="Arial"/>
              </w:rPr>
              <w:t>0000</w:t>
            </w:r>
          </w:p>
        </w:tc>
      </w:tr>
      <w:bookmarkEnd w:id="2"/>
    </w:tbl>
    <w:p w14:paraId="467BE919" w14:textId="77777777" w:rsidR="00FA5B01" w:rsidRPr="00E87F11" w:rsidRDefault="00FA5B01" w:rsidP="00B21F9A">
      <w:pPr>
        <w:jc w:val="both"/>
        <w:rPr>
          <w:rFonts w:ascii="Arial" w:hAnsi="Arial" w:cs="Arial"/>
        </w:rPr>
      </w:pPr>
    </w:p>
    <w:p w14:paraId="0B76F88C" w14:textId="204DA894" w:rsidR="00043621" w:rsidRPr="00E87F11" w:rsidRDefault="00761A85" w:rsidP="00F7609C">
      <w:pPr>
        <w:pStyle w:val="PargrafodaLista"/>
        <w:numPr>
          <w:ilvl w:val="0"/>
          <w:numId w:val="2"/>
        </w:numPr>
        <w:ind w:left="0" w:hanging="4"/>
        <w:rPr>
          <w:rFonts w:ascii="Arial" w:hAnsi="Arial" w:cs="Arial"/>
          <w:b/>
          <w:bCs/>
        </w:rPr>
      </w:pPr>
      <w:r w:rsidRPr="00E87F11">
        <w:rPr>
          <w:rFonts w:ascii="Arial" w:hAnsi="Arial" w:cs="Arial"/>
          <w:b/>
          <w:bCs/>
        </w:rPr>
        <w:t>FUNDAMENTAÇÃO LEGAL</w:t>
      </w:r>
    </w:p>
    <w:p w14:paraId="523D9356" w14:textId="454900BB" w:rsidR="00043621" w:rsidRPr="00E87F11" w:rsidRDefault="00761A85" w:rsidP="00AD5CF7">
      <w:pPr>
        <w:pStyle w:val="PargrafodaLista"/>
        <w:numPr>
          <w:ilvl w:val="1"/>
          <w:numId w:val="2"/>
        </w:numPr>
        <w:ind w:left="0" w:hanging="4"/>
        <w:rPr>
          <w:rFonts w:ascii="Arial" w:hAnsi="Arial" w:cs="Arial"/>
        </w:rPr>
      </w:pPr>
      <w:r w:rsidRPr="00E87F11">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1A4B6C" w:rsidRPr="00E87F11">
        <w:rPr>
          <w:rFonts w:ascii="Arial" w:hAnsi="Arial" w:cs="Arial"/>
        </w:rPr>
        <w:t>, e demais legislações aplicáveis;</w:t>
      </w:r>
    </w:p>
    <w:p w14:paraId="501ED42F" w14:textId="77777777" w:rsidR="001A4B6C" w:rsidRPr="00E87F11" w:rsidRDefault="001A4B6C" w:rsidP="001A4B6C">
      <w:pPr>
        <w:ind w:hanging="4"/>
        <w:jc w:val="both"/>
        <w:rPr>
          <w:rFonts w:ascii="Arial" w:hAnsi="Arial" w:cs="Arial"/>
        </w:rPr>
      </w:pPr>
    </w:p>
    <w:p w14:paraId="1F4A3C5C" w14:textId="644B83A1" w:rsidR="00043621" w:rsidRPr="00E87F11" w:rsidRDefault="00761A85" w:rsidP="003D728B">
      <w:pPr>
        <w:pStyle w:val="PargrafodaLista"/>
        <w:numPr>
          <w:ilvl w:val="0"/>
          <w:numId w:val="2"/>
        </w:numPr>
        <w:tabs>
          <w:tab w:val="left" w:pos="284"/>
        </w:tabs>
        <w:ind w:left="0" w:hanging="4"/>
        <w:rPr>
          <w:rFonts w:ascii="Arial" w:hAnsi="Arial" w:cs="Arial"/>
          <w:b/>
          <w:bCs/>
        </w:rPr>
      </w:pPr>
      <w:r w:rsidRPr="00E87F11">
        <w:rPr>
          <w:rFonts w:ascii="Arial" w:hAnsi="Arial" w:cs="Arial"/>
          <w:b/>
          <w:bCs/>
        </w:rPr>
        <w:t>– ELEMENTOS INSTRUTORES</w:t>
      </w:r>
    </w:p>
    <w:p w14:paraId="7DFA6165" w14:textId="2F6852F5" w:rsidR="00043621" w:rsidRPr="00E87F11" w:rsidRDefault="00761A85" w:rsidP="00A27A37">
      <w:pPr>
        <w:pStyle w:val="PargrafodaLista"/>
        <w:numPr>
          <w:ilvl w:val="1"/>
          <w:numId w:val="2"/>
        </w:numPr>
        <w:ind w:left="0" w:hanging="4"/>
        <w:rPr>
          <w:rFonts w:ascii="Arial" w:hAnsi="Arial" w:cs="Arial"/>
        </w:rPr>
      </w:pPr>
      <w:r w:rsidRPr="00E87F11">
        <w:rPr>
          <w:rFonts w:ascii="Arial" w:hAnsi="Arial" w:cs="Arial"/>
        </w:rPr>
        <w:t xml:space="preserve">O Edital e seus anexos estão disponíveis na internet, nas páginas do Portal Nacional de Contratações Públicas </w:t>
      </w:r>
      <w:hyperlink r:id="rId8" w:history="1">
        <w:r w:rsidRPr="00E87F11">
          <w:rPr>
            <w:rStyle w:val="Hyperlink"/>
            <w:rFonts w:ascii="Arial" w:hAnsi="Arial" w:cs="Arial"/>
          </w:rPr>
          <w:t>(https://pncp.gov.br/</w:t>
        </w:r>
      </w:hyperlink>
      <w:r w:rsidRPr="00E87F11">
        <w:rPr>
          <w:rFonts w:ascii="Arial" w:hAnsi="Arial" w:cs="Arial"/>
        </w:rPr>
        <w:t>), no Portal do Compras.Gov.BR (</w:t>
      </w:r>
      <w:hyperlink r:id="rId9" w:history="1">
        <w:r w:rsidRPr="00E87F11">
          <w:rPr>
            <w:rStyle w:val="Hyperlink"/>
            <w:rFonts w:ascii="Arial" w:hAnsi="Arial" w:cs="Arial"/>
          </w:rPr>
          <w:t>https://www.gov.br/compras/pt-br</w:t>
        </w:r>
      </w:hyperlink>
      <w:r w:rsidRPr="00E87F11">
        <w:rPr>
          <w:rFonts w:ascii="Arial" w:hAnsi="Arial" w:cs="Arial"/>
        </w:rPr>
        <w:t>) e no Portal da Transparência do Município de Vera Cruz do Oeste - PR, (www.veracruz.pr.gov.br).</w:t>
      </w:r>
    </w:p>
    <w:p w14:paraId="097766F1" w14:textId="119EBABF" w:rsidR="00043621" w:rsidRPr="00E87F11" w:rsidRDefault="00043621" w:rsidP="00EE75D0">
      <w:pPr>
        <w:ind w:left="360"/>
        <w:rPr>
          <w:rFonts w:ascii="Arial" w:hAnsi="Arial" w:cs="Arial"/>
        </w:rPr>
      </w:pPr>
    </w:p>
    <w:p w14:paraId="44B4D9C8" w14:textId="4EEABCB6" w:rsidR="00043621" w:rsidRPr="00E87F11" w:rsidRDefault="00761A85" w:rsidP="003D728B">
      <w:pPr>
        <w:pStyle w:val="PargrafodaLista"/>
        <w:numPr>
          <w:ilvl w:val="0"/>
          <w:numId w:val="2"/>
        </w:numPr>
        <w:tabs>
          <w:tab w:val="left" w:pos="284"/>
        </w:tabs>
        <w:ind w:left="0" w:hanging="4"/>
        <w:rPr>
          <w:rFonts w:ascii="Arial" w:hAnsi="Arial" w:cs="Arial"/>
          <w:b/>
          <w:bCs/>
        </w:rPr>
      </w:pPr>
      <w:r w:rsidRPr="00E87F11">
        <w:rPr>
          <w:rFonts w:ascii="Arial" w:hAnsi="Arial" w:cs="Arial"/>
          <w:b/>
          <w:bCs/>
        </w:rPr>
        <w:t>- REQUERIMENTO DE ESCLARECIMENTO, PROVIDÊNCIA OU IMPUGNAÇÃO AO EDITAL</w:t>
      </w:r>
    </w:p>
    <w:p w14:paraId="6913AA44" w14:textId="34698A7E" w:rsidR="00043621" w:rsidRPr="00E87F11" w:rsidRDefault="00761A85" w:rsidP="003D728B">
      <w:pPr>
        <w:pStyle w:val="PargrafodaLista"/>
        <w:numPr>
          <w:ilvl w:val="1"/>
          <w:numId w:val="2"/>
        </w:numPr>
        <w:tabs>
          <w:tab w:val="left" w:pos="426"/>
        </w:tabs>
        <w:ind w:left="0" w:hanging="4"/>
        <w:rPr>
          <w:rFonts w:ascii="Arial" w:hAnsi="Arial" w:cs="Arial"/>
        </w:rPr>
      </w:pPr>
      <w:r w:rsidRPr="00E87F11">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E87F11">
        <w:rPr>
          <w:rFonts w:ascii="Arial" w:hAnsi="Arial" w:cs="Arial"/>
        </w:rPr>
        <w:t>, ou seja, até o dia ________/_________/______ (__________-feira).</w:t>
      </w:r>
    </w:p>
    <w:p w14:paraId="3277E006" w14:textId="0BDFF667" w:rsidR="00043621" w:rsidRPr="00E87F11" w:rsidRDefault="00761A85" w:rsidP="00EE75D0">
      <w:pPr>
        <w:pStyle w:val="PargrafodaLista"/>
        <w:numPr>
          <w:ilvl w:val="2"/>
          <w:numId w:val="2"/>
        </w:numPr>
        <w:ind w:left="0" w:hanging="4"/>
        <w:rPr>
          <w:rFonts w:ascii="Arial" w:hAnsi="Arial" w:cs="Arial"/>
        </w:rPr>
      </w:pPr>
      <w:r w:rsidRPr="00E87F1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E87F11" w:rsidRDefault="00761A85" w:rsidP="00E23765">
      <w:pPr>
        <w:pStyle w:val="PargrafodaLista"/>
        <w:numPr>
          <w:ilvl w:val="1"/>
          <w:numId w:val="2"/>
        </w:numPr>
        <w:ind w:left="0" w:hanging="4"/>
        <w:rPr>
          <w:rFonts w:ascii="Arial" w:hAnsi="Arial" w:cs="Arial"/>
        </w:rPr>
      </w:pPr>
      <w:r w:rsidRPr="00E87F11">
        <w:rPr>
          <w:rFonts w:ascii="Arial" w:hAnsi="Arial" w:cs="Arial"/>
        </w:rPr>
        <w:t>- O requerimento deverá ser formalizado mediante a apresentação de solicitação formal escrita dirigida ao pregoeiro</w:t>
      </w:r>
      <w:r w:rsidR="007E5361" w:rsidRPr="00E87F11">
        <w:rPr>
          <w:rFonts w:ascii="Arial" w:hAnsi="Arial" w:cs="Arial"/>
        </w:rPr>
        <w:t>/agente de contratação</w:t>
      </w:r>
      <w:r w:rsidRPr="00E87F11">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E87F11">
        <w:rPr>
          <w:rFonts w:ascii="Arial" w:hAnsi="Arial" w:cs="Arial"/>
        </w:rPr>
        <w:t xml:space="preserve"> nos endereços: </w:t>
      </w:r>
      <w:hyperlink r:id="rId10" w:history="1">
        <w:r w:rsidRPr="00E87F11">
          <w:rPr>
            <w:rStyle w:val="Hyperlink"/>
            <w:rFonts w:ascii="Arial" w:hAnsi="Arial" w:cs="Arial"/>
          </w:rPr>
          <w:t>pregoeiraveco@gmail.com</w:t>
        </w:r>
      </w:hyperlink>
      <w:r w:rsidR="00472801" w:rsidRPr="00E87F11">
        <w:rPr>
          <w:rFonts w:ascii="Arial" w:hAnsi="Arial" w:cs="Arial"/>
          <w:lang w:val="pt-PT"/>
        </w:rPr>
        <w:t xml:space="preserve"> ou </w:t>
      </w:r>
      <w:hyperlink r:id="rId11" w:history="1">
        <w:r w:rsidR="00E23765" w:rsidRPr="00E87F11">
          <w:rPr>
            <w:rStyle w:val="Hyperlink"/>
            <w:rFonts w:ascii="Arial" w:hAnsi="Arial" w:cs="Arial"/>
          </w:rPr>
          <w:t>licitacao@veracruz.pr.gov.br</w:t>
        </w:r>
      </w:hyperlink>
      <w:r w:rsidR="00472801" w:rsidRPr="00E87F11">
        <w:rPr>
          <w:rFonts w:ascii="Arial" w:hAnsi="Arial" w:cs="Arial"/>
        </w:rPr>
        <w:t>.</w:t>
      </w:r>
      <w:r w:rsidRPr="00E87F11">
        <w:rPr>
          <w:rFonts w:ascii="Arial" w:hAnsi="Arial" w:cs="Arial"/>
        </w:rPr>
        <w:t xml:space="preserve"> </w:t>
      </w:r>
    </w:p>
    <w:p w14:paraId="21A8F51F" w14:textId="6310E1F6" w:rsidR="00043621" w:rsidRPr="00E87F11" w:rsidRDefault="00761A85" w:rsidP="00620C3E">
      <w:pPr>
        <w:pStyle w:val="PargrafodaLista"/>
        <w:numPr>
          <w:ilvl w:val="2"/>
          <w:numId w:val="2"/>
        </w:numPr>
        <w:ind w:left="0" w:firstLine="0"/>
        <w:rPr>
          <w:rFonts w:ascii="Arial" w:hAnsi="Arial" w:cs="Arial"/>
        </w:rPr>
      </w:pPr>
      <w:r w:rsidRPr="00E87F11">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E87F11" w:rsidRDefault="00761A85" w:rsidP="00E81001">
      <w:pPr>
        <w:pStyle w:val="PargrafodaLista"/>
        <w:numPr>
          <w:ilvl w:val="1"/>
          <w:numId w:val="2"/>
        </w:numPr>
        <w:ind w:left="0" w:hanging="4"/>
        <w:rPr>
          <w:rFonts w:ascii="Arial" w:hAnsi="Arial" w:cs="Arial"/>
        </w:rPr>
      </w:pPr>
      <w:r w:rsidRPr="00E87F11">
        <w:rPr>
          <w:rFonts w:ascii="Arial" w:hAnsi="Arial" w:cs="Arial"/>
        </w:rPr>
        <w:t xml:space="preserve">- </w:t>
      </w:r>
      <w:r w:rsidR="00E81001" w:rsidRPr="00E87F11">
        <w:rPr>
          <w:rFonts w:ascii="Arial" w:hAnsi="Arial" w:cs="Arial"/>
        </w:rPr>
        <w:t>As questões formuladas que forem de interesse geral, bem como as respostas, serão divulgadas no Portal do Compras.Gov.BR (</w:t>
      </w:r>
      <w:hyperlink r:id="rId12" w:history="1">
        <w:r w:rsidR="00E81001" w:rsidRPr="00E87F11">
          <w:rPr>
            <w:rStyle w:val="Hyperlink"/>
            <w:rFonts w:ascii="Arial" w:hAnsi="Arial" w:cs="Arial"/>
          </w:rPr>
          <w:t>https://www.gov.br/compras/pt-br</w:t>
        </w:r>
      </w:hyperlink>
      <w:r w:rsidR="00E81001" w:rsidRPr="00E87F11">
        <w:rPr>
          <w:rFonts w:ascii="Arial" w:hAnsi="Arial" w:cs="Arial"/>
        </w:rPr>
        <w:t>) e no Portal da Transparência do Município de Vera Cruz do Oeste - PR, (www.veracruz.pr.gov.br).</w:t>
      </w:r>
    </w:p>
    <w:p w14:paraId="790119FA" w14:textId="17630C5F" w:rsidR="00043621" w:rsidRPr="00E87F11" w:rsidRDefault="00043621" w:rsidP="003D728B">
      <w:pPr>
        <w:tabs>
          <w:tab w:val="left" w:pos="426"/>
        </w:tabs>
        <w:ind w:left="60"/>
        <w:jc w:val="both"/>
        <w:rPr>
          <w:rFonts w:ascii="Arial" w:hAnsi="Arial" w:cs="Arial"/>
        </w:rPr>
      </w:pPr>
    </w:p>
    <w:p w14:paraId="7C531E74" w14:textId="3B068AED" w:rsidR="00C100D0" w:rsidRPr="00E87F11" w:rsidRDefault="00761A85" w:rsidP="00C100D0">
      <w:pPr>
        <w:pStyle w:val="PargrafodaLista"/>
        <w:numPr>
          <w:ilvl w:val="0"/>
          <w:numId w:val="2"/>
        </w:numPr>
        <w:tabs>
          <w:tab w:val="left" w:pos="426"/>
        </w:tabs>
        <w:ind w:left="0" w:hanging="4"/>
        <w:rPr>
          <w:rFonts w:ascii="Arial" w:hAnsi="Arial" w:cs="Arial"/>
          <w:b/>
          <w:bCs/>
        </w:rPr>
      </w:pPr>
      <w:r w:rsidRPr="00E87F11">
        <w:rPr>
          <w:rFonts w:ascii="Arial" w:hAnsi="Arial" w:cs="Arial"/>
          <w:b/>
          <w:bCs/>
        </w:rPr>
        <w:t>- DA PARTICIPAÇÃO</w:t>
      </w:r>
    </w:p>
    <w:p w14:paraId="225D6725" w14:textId="455EA25A" w:rsidR="00C100D0" w:rsidRPr="00E87F11" w:rsidRDefault="00690D05" w:rsidP="006C1A7B">
      <w:pPr>
        <w:pStyle w:val="PargrafodaLista"/>
        <w:numPr>
          <w:ilvl w:val="1"/>
          <w:numId w:val="2"/>
        </w:numPr>
        <w:tabs>
          <w:tab w:val="left" w:pos="426"/>
        </w:tabs>
        <w:ind w:left="0" w:hanging="4"/>
        <w:rPr>
          <w:rFonts w:ascii="Arial" w:hAnsi="Arial" w:cs="Arial"/>
        </w:rPr>
      </w:pPr>
      <w:r w:rsidRPr="00E87F11">
        <w:rPr>
          <w:rFonts w:ascii="Arial" w:hAnsi="Arial" w:cs="Arial"/>
        </w:rPr>
        <w:lastRenderedPageBreak/>
        <w:t>Nos</w:t>
      </w:r>
      <w:r w:rsidR="0027005D" w:rsidRPr="00E87F11">
        <w:rPr>
          <w:rFonts w:ascii="Arial" w:hAnsi="Arial" w:cs="Arial"/>
        </w:rPr>
        <w:t xml:space="preserve"> </w:t>
      </w:r>
      <w:r w:rsidR="00C100D0" w:rsidRPr="00E87F11">
        <w:rPr>
          <w:rFonts w:ascii="Arial" w:hAnsi="Arial" w:cs="Arial"/>
        </w:rPr>
        <w:t>itens cujo valor seja de até R$ 80.000,00 (oitenta mil reais)</w:t>
      </w:r>
      <w:r w:rsidR="00761B70" w:rsidRPr="00E87F11">
        <w:rPr>
          <w:rFonts w:ascii="Arial" w:hAnsi="Arial" w:cs="Arial"/>
        </w:rPr>
        <w:t xml:space="preserve"> </w:t>
      </w:r>
      <w:r w:rsidR="00C100D0" w:rsidRPr="00E87F11">
        <w:rPr>
          <w:rFonts w:ascii="Arial" w:hAnsi="Arial" w:cs="Arial"/>
        </w:rPr>
        <w:t>será permitida a participação exclusiva de Micro</w:t>
      </w:r>
      <w:r w:rsidR="006538D6" w:rsidRPr="00E87F11">
        <w:rPr>
          <w:rFonts w:ascii="Arial" w:hAnsi="Arial" w:cs="Arial"/>
        </w:rPr>
        <w:t>e</w:t>
      </w:r>
      <w:r w:rsidR="00C100D0" w:rsidRPr="00E87F11">
        <w:rPr>
          <w:rFonts w:ascii="Arial" w:hAnsi="Arial" w:cs="Arial"/>
        </w:rPr>
        <w:t>mpresa e Empresa de Pequeno Porte, de acordo com a Lei Complementar 123/2006 alterada pela Lei complementar 147/2014.</w:t>
      </w:r>
    </w:p>
    <w:p w14:paraId="62312358" w14:textId="77777777" w:rsidR="00E37A0C" w:rsidRPr="00E87F11" w:rsidRDefault="00593B0F" w:rsidP="00E37A0C">
      <w:pPr>
        <w:pStyle w:val="PargrafodaLista"/>
        <w:numPr>
          <w:ilvl w:val="2"/>
          <w:numId w:val="2"/>
        </w:numPr>
        <w:tabs>
          <w:tab w:val="left" w:pos="426"/>
        </w:tabs>
        <w:ind w:left="0" w:hanging="4"/>
        <w:rPr>
          <w:rFonts w:ascii="Arial" w:hAnsi="Arial" w:cs="Arial"/>
          <w:color w:val="000000"/>
        </w:rPr>
      </w:pPr>
      <w:r w:rsidRPr="00E87F11">
        <w:rPr>
          <w:rFonts w:ascii="Arial" w:hAnsi="Arial" w:cs="Arial"/>
        </w:rPr>
        <w:t xml:space="preserve">– </w:t>
      </w:r>
      <w:r w:rsidR="00E37A0C" w:rsidRPr="00E87F11">
        <w:rPr>
          <w:rFonts w:ascii="Arial" w:hAnsi="Arial" w:cs="Arial"/>
        </w:rPr>
        <w:t xml:space="preserve">Conforme art. 4, § 2º da Lei 14.133/2021, para obtenção dos benefícios a que se refere </w:t>
      </w:r>
      <w:r w:rsidR="00E37A0C" w:rsidRPr="00E87F11">
        <w:rPr>
          <w:rFonts w:ascii="Arial" w:hAnsi="Arial" w:cs="Arial"/>
          <w:color w:val="000000"/>
        </w:rPr>
        <w:t xml:space="preserve">os artigos 42 a 49 da Lei 123/2006, as microempresas e empresas de pequeno porte </w:t>
      </w:r>
      <w:r w:rsidR="00E37A0C" w:rsidRPr="00E87F11">
        <w:rPr>
          <w:rFonts w:ascii="Arial" w:hAnsi="Arial" w:cs="Arial"/>
          <w:b/>
          <w:bCs/>
          <w:color w:val="000000"/>
        </w:rPr>
        <w:t>deverão apresentar,</w:t>
      </w:r>
      <w:r w:rsidR="00E37A0C" w:rsidRPr="00E87F11">
        <w:rPr>
          <w:rFonts w:ascii="Arial" w:hAnsi="Arial" w:cs="Arial"/>
          <w:color w:val="000000"/>
        </w:rPr>
        <w:t xml:space="preserve"> </w:t>
      </w:r>
      <w:r w:rsidR="00E37A0C" w:rsidRPr="00E87F11">
        <w:rPr>
          <w:rFonts w:ascii="Arial" w:hAnsi="Arial" w:cs="Arial"/>
          <w:b/>
          <w:bCs/>
          <w:color w:val="000000"/>
        </w:rPr>
        <w:t>juntamente com a proposta reajustada</w:t>
      </w:r>
      <w:r w:rsidR="00E37A0C" w:rsidRPr="00E87F11">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E87F11" w:rsidRDefault="00E37A0C" w:rsidP="00E37A0C">
      <w:pPr>
        <w:pStyle w:val="PargrafodaLista"/>
        <w:numPr>
          <w:ilvl w:val="1"/>
          <w:numId w:val="2"/>
        </w:numPr>
        <w:tabs>
          <w:tab w:val="left" w:pos="426"/>
        </w:tabs>
        <w:ind w:left="0" w:hanging="4"/>
        <w:rPr>
          <w:rFonts w:ascii="Arial" w:hAnsi="Arial" w:cs="Arial"/>
        </w:rPr>
      </w:pPr>
      <w:r w:rsidRPr="00E87F1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E87F11" w:rsidRDefault="00E37A0C" w:rsidP="00E37A0C">
      <w:pPr>
        <w:pStyle w:val="PargrafodaLista"/>
        <w:numPr>
          <w:ilvl w:val="1"/>
          <w:numId w:val="2"/>
        </w:numPr>
        <w:tabs>
          <w:tab w:val="left" w:pos="426"/>
        </w:tabs>
        <w:ind w:left="0" w:firstLine="0"/>
        <w:rPr>
          <w:rFonts w:ascii="Arial" w:hAnsi="Arial" w:cs="Arial"/>
        </w:rPr>
      </w:pPr>
      <w:r w:rsidRPr="00E87F11">
        <w:rPr>
          <w:rFonts w:ascii="Arial" w:hAnsi="Arial" w:cs="Arial"/>
        </w:rPr>
        <w:t>Não poderão participar desta licitação pessoas físicas ou jurídicas que, direta ou indiretamente:</w:t>
      </w:r>
      <w:bookmarkStart w:id="3" w:name="_Hlk159418677"/>
    </w:p>
    <w:bookmarkEnd w:id="3"/>
    <w:p w14:paraId="5655DD2A"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4" w:name="art14ii"/>
      <w:bookmarkEnd w:id="4"/>
    </w:p>
    <w:p w14:paraId="3712863A"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 </w:t>
      </w:r>
      <w:proofErr w:type="gramStart"/>
      <w:r w:rsidRPr="00E87F11">
        <w:rPr>
          <w:rFonts w:ascii="Arial" w:hAnsi="Arial" w:cs="Arial"/>
          <w:sz w:val="22"/>
          <w:szCs w:val="22"/>
        </w:rPr>
        <w:t>empresa</w:t>
      </w:r>
      <w:proofErr w:type="gramEnd"/>
      <w:r w:rsidRPr="00E87F11">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5" w:name="art14iii"/>
      <w:bookmarkEnd w:id="5"/>
    </w:p>
    <w:p w14:paraId="5CB41D1C"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 </w:t>
      </w:r>
      <w:proofErr w:type="gramStart"/>
      <w:r w:rsidRPr="00E87F11">
        <w:rPr>
          <w:rFonts w:ascii="Arial" w:hAnsi="Arial" w:cs="Arial"/>
          <w:sz w:val="22"/>
          <w:szCs w:val="22"/>
        </w:rPr>
        <w:t>pessoa</w:t>
      </w:r>
      <w:proofErr w:type="gramEnd"/>
      <w:r w:rsidRPr="00E87F11">
        <w:rPr>
          <w:rFonts w:ascii="Arial" w:hAnsi="Arial" w:cs="Arial"/>
          <w:sz w:val="22"/>
          <w:szCs w:val="22"/>
        </w:rPr>
        <w:t xml:space="preserve"> física ou jurídica que se encontre, ao tempo da licitação, impossibilitada de participar da licitação em decorrência de sanção que lhe foi imposta;</w:t>
      </w:r>
      <w:bookmarkStart w:id="6" w:name="art14iv"/>
      <w:bookmarkEnd w:id="6"/>
    </w:p>
    <w:p w14:paraId="04CDA44D"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 </w:t>
      </w:r>
      <w:proofErr w:type="gramStart"/>
      <w:r w:rsidRPr="00E87F11">
        <w:rPr>
          <w:rFonts w:ascii="Arial" w:hAnsi="Arial" w:cs="Arial"/>
          <w:sz w:val="22"/>
          <w:szCs w:val="22"/>
        </w:rPr>
        <w:t>aquele</w:t>
      </w:r>
      <w:proofErr w:type="gramEnd"/>
      <w:r w:rsidRPr="00E87F11">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art14v"/>
      <w:bookmarkEnd w:id="7"/>
      <w:r w:rsidRPr="00E87F11">
        <w:rPr>
          <w:rFonts w:ascii="Arial" w:hAnsi="Arial" w:cs="Arial"/>
          <w:sz w:val="22"/>
          <w:szCs w:val="22"/>
        </w:rPr>
        <w:t>;</w:t>
      </w:r>
    </w:p>
    <w:p w14:paraId="6024CB61"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empresas controladoras, controladas ou coligadas, nos termos da </w:t>
      </w:r>
      <w:hyperlink r:id="rId13" w:history="1">
        <w:r w:rsidRPr="00E87F11">
          <w:rPr>
            <w:rStyle w:val="Hyperlink"/>
            <w:rFonts w:ascii="Arial" w:eastAsiaTheme="majorEastAsia" w:hAnsi="Arial" w:cs="Arial"/>
            <w:color w:val="auto"/>
            <w:sz w:val="22"/>
            <w:szCs w:val="22"/>
          </w:rPr>
          <w:t>Lei nº 6.404, de 15 de dezembro de 1976</w:t>
        </w:r>
      </w:hyperlink>
      <w:r w:rsidRPr="00E87F11">
        <w:rPr>
          <w:rFonts w:ascii="Arial" w:hAnsi="Arial" w:cs="Arial"/>
          <w:sz w:val="22"/>
          <w:szCs w:val="22"/>
        </w:rPr>
        <w:t>, concorrendo entre si;</w:t>
      </w:r>
      <w:bookmarkStart w:id="8" w:name="art14vi"/>
      <w:bookmarkEnd w:id="8"/>
    </w:p>
    <w:p w14:paraId="7E9B24EC" w14:textId="77777777" w:rsidR="00E37A0C" w:rsidRPr="00E87F11"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 </w:t>
      </w:r>
      <w:proofErr w:type="gramStart"/>
      <w:r w:rsidRPr="00E87F11">
        <w:rPr>
          <w:rFonts w:ascii="Arial" w:hAnsi="Arial" w:cs="Arial"/>
          <w:sz w:val="22"/>
          <w:szCs w:val="22"/>
        </w:rPr>
        <w:t>pessoa</w:t>
      </w:r>
      <w:proofErr w:type="gramEnd"/>
      <w:r w:rsidRPr="00E87F11">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65D68009"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O impedimento de que trata o item </w:t>
      </w:r>
      <w:r w:rsidR="004E5F26" w:rsidRPr="00E87F11">
        <w:rPr>
          <w:rFonts w:ascii="Arial" w:hAnsi="Arial" w:cs="Arial"/>
          <w:sz w:val="22"/>
          <w:szCs w:val="22"/>
        </w:rPr>
        <w:t>acima</w:t>
      </w:r>
      <w:r w:rsidRPr="00E87F1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9" w:name="art14§2"/>
      <w:bookmarkEnd w:id="9"/>
    </w:p>
    <w:p w14:paraId="752ACA6B" w14:textId="2162E568"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A critério da Administração e exclusivamente a seu serviço, o autor dos projetos e a empresa a que se referem os incisos </w:t>
      </w:r>
      <w:r w:rsidR="002608CD" w:rsidRPr="00E87F11">
        <w:rPr>
          <w:rFonts w:ascii="Arial" w:hAnsi="Arial" w:cs="Arial"/>
          <w:sz w:val="22"/>
          <w:szCs w:val="22"/>
        </w:rPr>
        <w:t>9</w:t>
      </w:r>
      <w:r w:rsidRPr="00E87F11">
        <w:rPr>
          <w:rFonts w:ascii="Arial" w:hAnsi="Arial" w:cs="Arial"/>
          <w:sz w:val="22"/>
          <w:szCs w:val="22"/>
        </w:rPr>
        <w:t xml:space="preserve">.3.1 e </w:t>
      </w:r>
      <w:r w:rsidR="002608CD" w:rsidRPr="00E87F11">
        <w:rPr>
          <w:rFonts w:ascii="Arial" w:hAnsi="Arial" w:cs="Arial"/>
          <w:sz w:val="22"/>
          <w:szCs w:val="22"/>
        </w:rPr>
        <w:t>9</w:t>
      </w:r>
      <w:r w:rsidRPr="00E87F1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05A46DB3"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Equiparam-se aos autores do projeto as empresas integrantes do mesmo grupo econômico.</w:t>
      </w:r>
      <w:bookmarkStart w:id="11" w:name="art14§4"/>
      <w:bookmarkEnd w:id="11"/>
    </w:p>
    <w:p w14:paraId="10112533"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2" w:name="art14§5"/>
      <w:bookmarkEnd w:id="12"/>
    </w:p>
    <w:p w14:paraId="7CCCDFB4" w14:textId="77777777" w:rsidR="00E37A0C" w:rsidRPr="00E87F11"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E87F11"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E87F11">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E87F11" w:rsidRDefault="00043621" w:rsidP="00E37A0C">
      <w:pPr>
        <w:pStyle w:val="PargrafodaLista"/>
        <w:tabs>
          <w:tab w:val="left" w:pos="426"/>
        </w:tabs>
        <w:ind w:left="0"/>
        <w:rPr>
          <w:rFonts w:ascii="Arial" w:hAnsi="Arial" w:cs="Arial"/>
        </w:rPr>
      </w:pPr>
    </w:p>
    <w:p w14:paraId="4D6BD5F5" w14:textId="77777777" w:rsidR="00D61A95" w:rsidRPr="00E87F11" w:rsidRDefault="00D61A95" w:rsidP="00D61A95">
      <w:pPr>
        <w:pStyle w:val="PargrafodaLista"/>
        <w:numPr>
          <w:ilvl w:val="0"/>
          <w:numId w:val="2"/>
        </w:numPr>
        <w:ind w:left="0" w:firstLine="0"/>
        <w:rPr>
          <w:rFonts w:ascii="Arial" w:hAnsi="Arial" w:cs="Arial"/>
          <w:b/>
          <w:bCs/>
          <w:color w:val="000000"/>
        </w:rPr>
      </w:pPr>
      <w:r w:rsidRPr="00E87F11">
        <w:rPr>
          <w:rFonts w:ascii="Arial" w:hAnsi="Arial" w:cs="Arial"/>
          <w:b/>
          <w:bCs/>
          <w:color w:val="000000"/>
        </w:rPr>
        <w:t xml:space="preserve">DOS CRIMES EM LICITAÇÕES E CONTRATOS ADMINISTRATIVOS </w:t>
      </w:r>
    </w:p>
    <w:p w14:paraId="3CFC00C1" w14:textId="77777777" w:rsidR="00D61A95" w:rsidRPr="00E87F11" w:rsidRDefault="00D61A95" w:rsidP="00D61A95">
      <w:pPr>
        <w:pStyle w:val="PargrafodaLista"/>
        <w:numPr>
          <w:ilvl w:val="1"/>
          <w:numId w:val="2"/>
        </w:numPr>
        <w:ind w:left="0" w:firstLine="0"/>
        <w:rPr>
          <w:rFonts w:ascii="Arial" w:hAnsi="Arial" w:cs="Arial"/>
          <w:b/>
          <w:bCs/>
        </w:rPr>
      </w:pPr>
      <w:r w:rsidRPr="00E87F11">
        <w:rPr>
          <w:rFonts w:ascii="Arial" w:hAnsi="Arial" w:cs="Arial"/>
        </w:rPr>
        <w:t xml:space="preserve">Conforme o código penal </w:t>
      </w:r>
      <w:hyperlink r:id="rId14" w:history="1">
        <w:r w:rsidRPr="00E87F11">
          <w:rPr>
            <w:rStyle w:val="Forte"/>
            <w:rFonts w:ascii="Arial" w:hAnsi="Arial" w:cs="Arial"/>
            <w:shd w:val="clear" w:color="auto" w:fill="FFFFFF"/>
          </w:rPr>
          <w:t>Decreto-Lei N</w:t>
        </w:r>
        <w:r w:rsidRPr="00E87F11">
          <w:rPr>
            <w:rStyle w:val="Forte"/>
            <w:rFonts w:ascii="Arial" w:hAnsi="Arial" w:cs="Arial"/>
            <w:shd w:val="clear" w:color="auto" w:fill="FFFFFF"/>
            <w:vertAlign w:val="superscript"/>
          </w:rPr>
          <w:t>o</w:t>
        </w:r>
        <w:r w:rsidRPr="00E87F11">
          <w:rPr>
            <w:rStyle w:val="Forte"/>
            <w:rFonts w:ascii="Arial" w:hAnsi="Arial" w:cs="Arial"/>
            <w:shd w:val="clear" w:color="auto" w:fill="FFFFFF"/>
          </w:rPr>
          <w:t> 2.848, de 7 de Dezembro de 1940</w:t>
        </w:r>
      </w:hyperlink>
      <w:r w:rsidRPr="00E87F11">
        <w:rPr>
          <w:rFonts w:ascii="Arial" w:hAnsi="Arial" w:cs="Arial"/>
          <w:b/>
          <w:bCs/>
        </w:rPr>
        <w:t xml:space="preserve"> </w:t>
      </w:r>
      <w:r w:rsidRPr="00E87F11">
        <w:rPr>
          <w:rFonts w:ascii="Arial" w:hAnsi="Arial" w:cs="Arial"/>
        </w:rPr>
        <w:t>constitui crime:</w:t>
      </w:r>
    </w:p>
    <w:p w14:paraId="2AB5C368"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Frustração do caráter competitivo de licitação</w:t>
      </w:r>
    </w:p>
    <w:p w14:paraId="1A1637B6"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5" w:anchor="art337f" w:history="1">
        <w:r w:rsidRPr="00E87F11">
          <w:rPr>
            <w:rStyle w:val="Hyperlink"/>
            <w:rFonts w:ascii="Arial" w:eastAsiaTheme="majorEastAsia" w:hAnsi="Arial" w:cs="Arial"/>
            <w:sz w:val="22"/>
            <w:szCs w:val="22"/>
          </w:rPr>
          <w:t>Art. 337-F.</w:t>
        </w:r>
      </w:hyperlink>
      <w:r w:rsidRPr="00E87F11">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E87F11">
        <w:rPr>
          <w:rFonts w:ascii="Arial" w:hAnsi="Arial" w:cs="Arial"/>
          <w:b/>
          <w:bCs/>
          <w:color w:val="000000"/>
          <w:sz w:val="22"/>
          <w:szCs w:val="22"/>
        </w:rPr>
        <w:t>:</w:t>
      </w:r>
    </w:p>
    <w:p w14:paraId="61640D2B"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reclusão, de 4 (quatro) anos a 8 (oito) anos, e multa.</w:t>
      </w:r>
    </w:p>
    <w:p w14:paraId="565A1278"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Perturbação de processo licitatório</w:t>
      </w:r>
    </w:p>
    <w:p w14:paraId="58837C5B"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6" w:anchor="art337i" w:history="1">
        <w:r w:rsidRPr="00E87F11">
          <w:rPr>
            <w:rStyle w:val="Hyperlink"/>
            <w:rFonts w:ascii="Arial" w:eastAsiaTheme="majorEastAsia" w:hAnsi="Arial" w:cs="Arial"/>
            <w:sz w:val="22"/>
            <w:szCs w:val="22"/>
          </w:rPr>
          <w:t>Art. 337-I</w:t>
        </w:r>
      </w:hyperlink>
      <w:r w:rsidRPr="00E87F11">
        <w:rPr>
          <w:rFonts w:ascii="Arial" w:hAnsi="Arial" w:cs="Arial"/>
          <w:color w:val="000000"/>
          <w:sz w:val="22"/>
          <w:szCs w:val="22"/>
        </w:rPr>
        <w:t>. Impedir, perturbar ou fraudar a realização de qualquer ato de processo licitatório:</w:t>
      </w:r>
    </w:p>
    <w:p w14:paraId="47468513"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detenção, de 6 (seis) meses a 3 (três) anos, e multa.</w:t>
      </w:r>
    </w:p>
    <w:p w14:paraId="776C17D2" w14:textId="77777777" w:rsidR="00D61A95" w:rsidRPr="00E87F1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E87F11">
        <w:rPr>
          <w:rFonts w:ascii="Arial" w:hAnsi="Arial" w:cs="Arial"/>
          <w:b/>
          <w:bCs/>
          <w:color w:val="000000"/>
          <w:sz w:val="22"/>
          <w:szCs w:val="22"/>
        </w:rPr>
        <w:t>- Fraude em licitação ou contrato</w:t>
      </w:r>
    </w:p>
    <w:p w14:paraId="08DABF0A"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hyperlink r:id="rId17" w:anchor="art337l" w:history="1">
        <w:r w:rsidRPr="00E87F11">
          <w:rPr>
            <w:rStyle w:val="Hyperlink"/>
            <w:rFonts w:ascii="Arial" w:eastAsiaTheme="majorEastAsia" w:hAnsi="Arial" w:cs="Arial"/>
            <w:sz w:val="22"/>
            <w:szCs w:val="22"/>
          </w:rPr>
          <w:t>Art. 337-L</w:t>
        </w:r>
      </w:hyperlink>
      <w:r w:rsidRPr="00E87F11">
        <w:rPr>
          <w:rFonts w:ascii="Arial" w:hAnsi="Arial" w:cs="Arial"/>
          <w:color w:val="000000"/>
          <w:sz w:val="22"/>
          <w:szCs w:val="22"/>
        </w:rPr>
        <w:t>. Fraudar, em prejuízo da Administração Pública, licitação ou contrato dela decorrente, mediante:</w:t>
      </w:r>
    </w:p>
    <w:p w14:paraId="4ADF9DE7"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 xml:space="preserve">I - </w:t>
      </w:r>
      <w:proofErr w:type="gramStart"/>
      <w:r w:rsidRPr="00E87F11">
        <w:rPr>
          <w:rFonts w:ascii="Arial" w:hAnsi="Arial" w:cs="Arial"/>
          <w:color w:val="000000"/>
          <w:sz w:val="22"/>
          <w:szCs w:val="22"/>
        </w:rPr>
        <w:t>entrega</w:t>
      </w:r>
      <w:proofErr w:type="gramEnd"/>
      <w:r w:rsidRPr="00E87F11">
        <w:rPr>
          <w:rFonts w:ascii="Arial" w:hAnsi="Arial" w:cs="Arial"/>
          <w:color w:val="000000"/>
          <w:sz w:val="22"/>
          <w:szCs w:val="22"/>
        </w:rPr>
        <w:t xml:space="preserve"> de mercadoria ou prestação de serviços com qualidade ou </w:t>
      </w:r>
      <w:proofErr w:type="gramStart"/>
      <w:r w:rsidRPr="00E87F11">
        <w:rPr>
          <w:rFonts w:ascii="Arial" w:hAnsi="Arial" w:cs="Arial"/>
          <w:color w:val="000000"/>
          <w:sz w:val="22"/>
          <w:szCs w:val="22"/>
        </w:rPr>
        <w:t>em quantidade diversas</w:t>
      </w:r>
      <w:proofErr w:type="gramEnd"/>
      <w:r w:rsidRPr="00E87F11">
        <w:rPr>
          <w:rFonts w:ascii="Arial" w:hAnsi="Arial" w:cs="Arial"/>
          <w:color w:val="000000"/>
          <w:sz w:val="22"/>
          <w:szCs w:val="22"/>
        </w:rPr>
        <w:t xml:space="preserve"> das previstas no edital ou nos instrumentos contratuais;</w:t>
      </w:r>
    </w:p>
    <w:p w14:paraId="7FB97464"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 xml:space="preserve">II - </w:t>
      </w:r>
      <w:proofErr w:type="gramStart"/>
      <w:r w:rsidRPr="00E87F11">
        <w:rPr>
          <w:rFonts w:ascii="Arial" w:hAnsi="Arial" w:cs="Arial"/>
          <w:color w:val="000000"/>
          <w:sz w:val="22"/>
          <w:szCs w:val="22"/>
        </w:rPr>
        <w:t>fornecimento</w:t>
      </w:r>
      <w:proofErr w:type="gramEnd"/>
      <w:r w:rsidRPr="00E87F11">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III - entrega de uma mercadoria por outra;</w:t>
      </w:r>
    </w:p>
    <w:p w14:paraId="59E59F4F"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 xml:space="preserve">IV - </w:t>
      </w:r>
      <w:proofErr w:type="gramStart"/>
      <w:r w:rsidRPr="00E87F11">
        <w:rPr>
          <w:rFonts w:ascii="Arial" w:hAnsi="Arial" w:cs="Arial"/>
          <w:color w:val="000000"/>
          <w:sz w:val="22"/>
          <w:szCs w:val="22"/>
        </w:rPr>
        <w:t>alteração</w:t>
      </w:r>
      <w:proofErr w:type="gramEnd"/>
      <w:r w:rsidRPr="00E87F11">
        <w:rPr>
          <w:rFonts w:ascii="Arial" w:hAnsi="Arial" w:cs="Arial"/>
          <w:color w:val="000000"/>
          <w:sz w:val="22"/>
          <w:szCs w:val="22"/>
        </w:rPr>
        <w:t xml:space="preserve"> da substância, qualidade ou quantidade da mercadoria ou do serviço fornecido;</w:t>
      </w:r>
    </w:p>
    <w:p w14:paraId="591D7DCD"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 xml:space="preserve">V - </w:t>
      </w:r>
      <w:proofErr w:type="gramStart"/>
      <w:r w:rsidRPr="00E87F11">
        <w:rPr>
          <w:rFonts w:ascii="Arial" w:hAnsi="Arial" w:cs="Arial"/>
          <w:color w:val="000000"/>
          <w:sz w:val="22"/>
          <w:szCs w:val="22"/>
        </w:rPr>
        <w:t>qualquer</w:t>
      </w:r>
      <w:proofErr w:type="gramEnd"/>
      <w:r w:rsidRPr="00E87F11">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E87F11" w:rsidRDefault="00D61A95" w:rsidP="00D61A95">
      <w:pPr>
        <w:pStyle w:val="NormalWeb"/>
        <w:spacing w:before="0" w:beforeAutospacing="0" w:after="0" w:afterAutospacing="0"/>
        <w:jc w:val="both"/>
        <w:rPr>
          <w:rFonts w:ascii="Arial" w:hAnsi="Arial" w:cs="Arial"/>
          <w:color w:val="000000"/>
          <w:sz w:val="22"/>
          <w:szCs w:val="22"/>
        </w:rPr>
      </w:pPr>
      <w:r w:rsidRPr="00E87F11">
        <w:rPr>
          <w:rFonts w:ascii="Arial" w:hAnsi="Arial" w:cs="Arial"/>
          <w:color w:val="000000"/>
          <w:sz w:val="22"/>
          <w:szCs w:val="22"/>
        </w:rPr>
        <w:t>Pena - reclusão, de 4 (quatro) anos a 8 (oito) anos, e multa.</w:t>
      </w:r>
    </w:p>
    <w:p w14:paraId="33D213C8" w14:textId="77777777" w:rsidR="00520869" w:rsidRPr="00E87F11"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E87F1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E87F11">
        <w:rPr>
          <w:rFonts w:ascii="Arial" w:hAnsi="Arial" w:cs="Arial"/>
          <w:sz w:val="22"/>
          <w:szCs w:val="22"/>
        </w:rPr>
        <w:t>à</w:t>
      </w:r>
      <w:proofErr w:type="gramEnd"/>
      <w:r w:rsidRPr="00E87F11">
        <w:rPr>
          <w:rFonts w:ascii="Arial" w:hAnsi="Arial" w:cs="Arial"/>
          <w:sz w:val="22"/>
          <w:szCs w:val="22"/>
        </w:rPr>
        <w:t xml:space="preserve"> quem lhe der causa.</w:t>
      </w:r>
    </w:p>
    <w:p w14:paraId="2BD54287" w14:textId="77777777" w:rsidR="00D61A95" w:rsidRPr="00E87F11" w:rsidRDefault="00D61A95" w:rsidP="0020509C">
      <w:pPr>
        <w:pStyle w:val="PargrafodaLista"/>
        <w:ind w:left="0"/>
        <w:rPr>
          <w:rFonts w:ascii="Arial" w:hAnsi="Arial" w:cs="Arial"/>
        </w:rPr>
      </w:pPr>
    </w:p>
    <w:p w14:paraId="230DFDB8" w14:textId="07911BBE" w:rsidR="00043621" w:rsidRPr="00E87F11" w:rsidRDefault="00761A85" w:rsidP="00F47C85">
      <w:pPr>
        <w:pStyle w:val="PargrafodaLista"/>
        <w:numPr>
          <w:ilvl w:val="0"/>
          <w:numId w:val="2"/>
        </w:numPr>
        <w:ind w:left="0" w:hanging="4"/>
        <w:rPr>
          <w:rFonts w:ascii="Arial" w:hAnsi="Arial" w:cs="Arial"/>
          <w:b/>
          <w:bCs/>
        </w:rPr>
      </w:pPr>
      <w:r w:rsidRPr="00E87F11">
        <w:rPr>
          <w:rFonts w:ascii="Arial" w:hAnsi="Arial" w:cs="Arial"/>
          <w:b/>
          <w:bCs/>
        </w:rPr>
        <w:t>- REGULAMENTO OPERACIONAL DO CERTAME</w:t>
      </w:r>
    </w:p>
    <w:p w14:paraId="6ACB4785" w14:textId="005BF2B3" w:rsidR="00043621" w:rsidRPr="00E87F11" w:rsidRDefault="00761A85" w:rsidP="00F47C85">
      <w:pPr>
        <w:pStyle w:val="PargrafodaLista"/>
        <w:numPr>
          <w:ilvl w:val="1"/>
          <w:numId w:val="2"/>
        </w:numPr>
        <w:ind w:left="0" w:firstLine="18"/>
        <w:rPr>
          <w:rFonts w:ascii="Arial" w:hAnsi="Arial" w:cs="Arial"/>
          <w:b/>
          <w:bCs/>
        </w:rPr>
      </w:pPr>
      <w:r w:rsidRPr="00E87F11">
        <w:rPr>
          <w:rFonts w:ascii="Arial" w:hAnsi="Arial" w:cs="Arial"/>
          <w:b/>
          <w:bCs/>
        </w:rPr>
        <w:t>- CREDENCIAMENTO NO SISTEMA COMPRAS.GOV.BR</w:t>
      </w:r>
    </w:p>
    <w:p w14:paraId="4AE9B9C2" w14:textId="77777777" w:rsidR="00EA77D0" w:rsidRPr="00E87F11" w:rsidRDefault="00761A85" w:rsidP="00EA77D0">
      <w:pPr>
        <w:pStyle w:val="PargrafodaLista"/>
        <w:numPr>
          <w:ilvl w:val="2"/>
          <w:numId w:val="2"/>
        </w:numPr>
        <w:ind w:left="0" w:firstLine="0"/>
        <w:rPr>
          <w:rFonts w:ascii="Arial" w:hAnsi="Arial" w:cs="Arial"/>
        </w:rPr>
      </w:pPr>
      <w:r w:rsidRPr="00E87F11">
        <w:rPr>
          <w:rFonts w:ascii="Arial" w:hAnsi="Arial" w:cs="Arial"/>
        </w:rPr>
        <w:t xml:space="preserve">- </w:t>
      </w:r>
      <w:r w:rsidR="00EA77D0" w:rsidRPr="00E87F1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A participação do licitante resulta no pleno conhecimento, aceitação e atendimento às exigências de habilitação previstas neste Edital.</w:t>
      </w:r>
    </w:p>
    <w:p w14:paraId="1811367F"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E87F11" w:rsidRDefault="00EA77D0" w:rsidP="00EA77D0">
      <w:pPr>
        <w:pStyle w:val="PargrafodaLista"/>
        <w:numPr>
          <w:ilvl w:val="2"/>
          <w:numId w:val="2"/>
        </w:numPr>
        <w:ind w:left="0" w:firstLine="0"/>
        <w:rPr>
          <w:rFonts w:ascii="Arial" w:hAnsi="Arial" w:cs="Arial"/>
        </w:rPr>
      </w:pPr>
      <w:r w:rsidRPr="00E87F11">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xml:space="preserve">- A participação no Pregão na Forma Eletrônica se dará por meio da digitação da senha, pessoal e intransferível, do representante credenciado e subsequente encaminhamento da proposta </w:t>
      </w:r>
      <w:r w:rsidRPr="00E87F11">
        <w:rPr>
          <w:rFonts w:ascii="Arial" w:hAnsi="Arial" w:cs="Arial"/>
        </w:rPr>
        <w:lastRenderedPageBreak/>
        <w:t>de preços, exclusivamente por meio do sistema eletrônico, observados data e horário limite estabelecidos.</w:t>
      </w:r>
    </w:p>
    <w:p w14:paraId="218393E8"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Qualquer dúvida em relação ao acesso no sistema operacional poderá ser esclarecida junto ao provedor do sistema.</w:t>
      </w:r>
    </w:p>
    <w:p w14:paraId="6C68890F" w14:textId="77777777" w:rsidR="00EA77D0" w:rsidRPr="00E87F11" w:rsidRDefault="00EA77D0" w:rsidP="00EA77D0">
      <w:pPr>
        <w:pStyle w:val="PargrafodaLista"/>
        <w:numPr>
          <w:ilvl w:val="1"/>
          <w:numId w:val="2"/>
        </w:numPr>
        <w:ind w:left="0" w:firstLine="0"/>
        <w:rPr>
          <w:rFonts w:ascii="Arial" w:hAnsi="Arial" w:cs="Arial"/>
        </w:rPr>
      </w:pPr>
      <w:r w:rsidRPr="00E87F11">
        <w:rPr>
          <w:rFonts w:ascii="Arial" w:hAnsi="Arial" w:cs="Arial"/>
        </w:rPr>
        <w:t>- A Administração não se responsabilizará pela eventual indisponibilidade dos meios eletrônicos no momento da sessão;</w:t>
      </w:r>
    </w:p>
    <w:p w14:paraId="27C2BD61" w14:textId="015F05DB" w:rsidR="00043621" w:rsidRPr="00E87F11" w:rsidRDefault="00761A85" w:rsidP="00EA77D0">
      <w:pPr>
        <w:pStyle w:val="PargrafodaLista"/>
        <w:ind w:left="0"/>
        <w:rPr>
          <w:rFonts w:ascii="Arial" w:hAnsi="Arial" w:cs="Arial"/>
        </w:rPr>
      </w:pPr>
      <w:r w:rsidRPr="00E87F11">
        <w:rPr>
          <w:rFonts w:ascii="Arial" w:hAnsi="Arial" w:cs="Arial"/>
        </w:rPr>
        <w:t> </w:t>
      </w:r>
    </w:p>
    <w:p w14:paraId="74E80BB3" w14:textId="48A3F12B" w:rsidR="00043621" w:rsidRPr="00E87F11" w:rsidRDefault="00761A85" w:rsidP="002A5E3B">
      <w:pPr>
        <w:pStyle w:val="PargrafodaLista"/>
        <w:numPr>
          <w:ilvl w:val="0"/>
          <w:numId w:val="2"/>
        </w:numPr>
        <w:ind w:left="0" w:hanging="4"/>
        <w:rPr>
          <w:rFonts w:ascii="Arial" w:hAnsi="Arial" w:cs="Arial"/>
          <w:b/>
          <w:bCs/>
        </w:rPr>
      </w:pPr>
      <w:r w:rsidRPr="00E87F11">
        <w:rPr>
          <w:rFonts w:ascii="Arial" w:hAnsi="Arial" w:cs="Arial"/>
          <w:b/>
          <w:bCs/>
        </w:rPr>
        <w:t>-   PROPOSTA NO SISTEMA ELETRÔNICO</w:t>
      </w:r>
      <w:r w:rsidR="00A75FE1" w:rsidRPr="00E87F11">
        <w:rPr>
          <w:rFonts w:ascii="Arial" w:hAnsi="Arial" w:cs="Arial"/>
          <w:b/>
          <w:bCs/>
        </w:rPr>
        <w:t xml:space="preserve"> E PROPOSTA REAJUSTADA</w:t>
      </w:r>
    </w:p>
    <w:p w14:paraId="6F8BBC78" w14:textId="32CFFAB0" w:rsidR="003E4007" w:rsidRPr="00E87F11" w:rsidRDefault="00761A85" w:rsidP="003E4007">
      <w:pPr>
        <w:pStyle w:val="PargrafodaLista"/>
        <w:numPr>
          <w:ilvl w:val="1"/>
          <w:numId w:val="2"/>
        </w:numPr>
        <w:ind w:left="0" w:firstLine="0"/>
        <w:rPr>
          <w:rFonts w:ascii="Arial" w:hAnsi="Arial" w:cs="Arial"/>
        </w:rPr>
      </w:pPr>
      <w:r w:rsidRPr="00E87F11">
        <w:rPr>
          <w:rFonts w:ascii="Arial" w:hAnsi="Arial" w:cs="Arial"/>
        </w:rPr>
        <w:t>-</w:t>
      </w:r>
      <w:r w:rsidR="003E4007" w:rsidRPr="00E87F11">
        <w:rPr>
          <w:rFonts w:ascii="Arial" w:hAnsi="Arial" w:cs="Arial"/>
        </w:rPr>
        <w:t xml:space="preserve"> Antes de postar a proposta comercial em formulário eletrônico, o licitante deverá manifestar, em campo próprio do sistema de compras eletrônicas:</w:t>
      </w:r>
    </w:p>
    <w:p w14:paraId="5ECA2A7F"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xml:space="preserve">- O pleno conhecimento e atendimento às exigências de habilitação e demais condições previstas </w:t>
      </w:r>
      <w:bookmarkStart w:id="13" w:name="_Hlk159422267"/>
      <w:r w:rsidRPr="00E87F11">
        <w:rPr>
          <w:rFonts w:ascii="Arial" w:hAnsi="Arial" w:cs="Arial"/>
        </w:rPr>
        <w:t xml:space="preserve">neste </w:t>
      </w:r>
      <w:bookmarkEnd w:id="13"/>
      <w:r w:rsidRPr="00E87F11">
        <w:rPr>
          <w:rFonts w:ascii="Arial" w:hAnsi="Arial" w:cs="Arial"/>
        </w:rPr>
        <w:t>edital;</w:t>
      </w:r>
    </w:p>
    <w:p w14:paraId="0CCD415A" w14:textId="0998523A"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A sua condição de microempresa, de empresa de pequeno porte ou de microempreendedor individual para usufruir dos benefícios da Lei Complementar Federal n.º 123, de 2006</w:t>
      </w:r>
      <w:r w:rsidR="001D4471" w:rsidRPr="00E87F11">
        <w:rPr>
          <w:rFonts w:ascii="Arial" w:hAnsi="Arial" w:cs="Arial"/>
        </w:rPr>
        <w:t>, se for o caso</w:t>
      </w:r>
      <w:r w:rsidRPr="00E87F11">
        <w:rPr>
          <w:rFonts w:ascii="Arial" w:hAnsi="Arial" w:cs="Arial"/>
        </w:rPr>
        <w:t>.</w:t>
      </w:r>
    </w:p>
    <w:p w14:paraId="3950CCCC" w14:textId="51E3A8DF" w:rsidR="003E4007"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2EFB0E9D" w14:textId="562B7090" w:rsidR="00F86D72" w:rsidRPr="00E87F11" w:rsidRDefault="00F86D72" w:rsidP="001B0916">
      <w:pPr>
        <w:pStyle w:val="PargrafodaLista"/>
        <w:numPr>
          <w:ilvl w:val="2"/>
          <w:numId w:val="2"/>
        </w:numPr>
        <w:ind w:left="0" w:firstLine="0"/>
        <w:rPr>
          <w:rFonts w:ascii="Arial" w:hAnsi="Arial" w:cs="Arial"/>
        </w:rPr>
      </w:pPr>
      <w:r w:rsidRPr="00E87F11">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330E572E" w14:textId="7E5CDA13" w:rsidR="00B220EB"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xml:space="preserve">- Os preços deverão ser cotados em reais, com até </w:t>
      </w:r>
      <w:r w:rsidR="00113076" w:rsidRPr="00E87F11">
        <w:rPr>
          <w:rFonts w:ascii="Arial" w:hAnsi="Arial" w:cs="Arial"/>
        </w:rPr>
        <w:t>duas</w:t>
      </w:r>
      <w:r w:rsidRPr="00E87F11">
        <w:rPr>
          <w:rFonts w:ascii="Arial" w:hAnsi="Arial" w:cs="Arial"/>
        </w:rPr>
        <w:t xml:space="preserve"> casas decimais após a vírgula.</w:t>
      </w:r>
    </w:p>
    <w:p w14:paraId="59DFAB3E" w14:textId="11085577" w:rsidR="00CF6497" w:rsidRPr="00E87F11" w:rsidRDefault="003E4007" w:rsidP="001B0916">
      <w:pPr>
        <w:pStyle w:val="PargrafodaLista"/>
        <w:numPr>
          <w:ilvl w:val="1"/>
          <w:numId w:val="2"/>
        </w:numPr>
        <w:ind w:left="0" w:firstLine="0"/>
        <w:rPr>
          <w:rFonts w:ascii="Arial" w:hAnsi="Arial" w:cs="Arial"/>
        </w:rPr>
      </w:pPr>
      <w:r w:rsidRPr="00E87F11">
        <w:rPr>
          <w:rFonts w:ascii="Arial" w:hAnsi="Arial" w:cs="Arial"/>
        </w:rPr>
        <w:t xml:space="preserve"> </w:t>
      </w:r>
      <w:r w:rsidR="00B220EB" w:rsidRPr="00E87F11">
        <w:rPr>
          <w:rFonts w:ascii="Arial" w:hAnsi="Arial" w:cs="Arial"/>
          <w:color w:val="000000"/>
        </w:rPr>
        <w:t>Não será aceito</w:t>
      </w:r>
      <w:r w:rsidR="00091B6D" w:rsidRPr="00E87F11">
        <w:rPr>
          <w:rFonts w:ascii="Arial" w:hAnsi="Arial" w:cs="Arial"/>
          <w:color w:val="000000"/>
        </w:rPr>
        <w:t xml:space="preserve"> oferta de</w:t>
      </w:r>
      <w:r w:rsidR="00B220EB" w:rsidRPr="00E87F11">
        <w:rPr>
          <w:rFonts w:ascii="Arial" w:hAnsi="Arial" w:cs="Arial"/>
          <w:color w:val="000000"/>
        </w:rPr>
        <w:t xml:space="preserve"> quantitativo inferior ao total previsto para registro.</w:t>
      </w:r>
    </w:p>
    <w:p w14:paraId="6BCD834D" w14:textId="0A356E45" w:rsidR="003E4007" w:rsidRPr="00E87F11" w:rsidRDefault="00CF6497" w:rsidP="001B0916">
      <w:pPr>
        <w:pStyle w:val="PargrafodaLista"/>
        <w:numPr>
          <w:ilvl w:val="1"/>
          <w:numId w:val="2"/>
        </w:numPr>
        <w:ind w:left="0" w:firstLine="0"/>
        <w:rPr>
          <w:rFonts w:ascii="Arial" w:hAnsi="Arial" w:cs="Arial"/>
        </w:rPr>
      </w:pPr>
      <w:r w:rsidRPr="00E87F11">
        <w:rPr>
          <w:rFonts w:ascii="Arial" w:hAnsi="Arial" w:cs="Arial"/>
        </w:rPr>
        <w:t xml:space="preserve"> Também não há a possibilidade de oferta de preços diferentes em razão do fornecimento em locais diferentes visto que o município é pequeno e não necessita de grandes descolamentos entre os locais </w:t>
      </w:r>
      <w:r w:rsidR="00F91493" w:rsidRPr="00E87F11">
        <w:rPr>
          <w:rFonts w:ascii="Arial" w:hAnsi="Arial" w:cs="Arial"/>
        </w:rPr>
        <w:t>da prestação dos serviços</w:t>
      </w:r>
      <w:r w:rsidRPr="00E87F11">
        <w:rPr>
          <w:rFonts w:ascii="Arial" w:hAnsi="Arial" w:cs="Arial"/>
        </w:rPr>
        <w:t>.</w:t>
      </w:r>
    </w:p>
    <w:p w14:paraId="46330EF8" w14:textId="2ADCCA4C" w:rsidR="003E4007" w:rsidRPr="00E87F11" w:rsidRDefault="003E4007" w:rsidP="003E4007">
      <w:pPr>
        <w:pStyle w:val="PargrafodaLista"/>
        <w:numPr>
          <w:ilvl w:val="1"/>
          <w:numId w:val="2"/>
        </w:numPr>
        <w:ind w:left="0" w:firstLine="0"/>
        <w:rPr>
          <w:rFonts w:ascii="Arial" w:hAnsi="Arial" w:cs="Arial"/>
        </w:rPr>
      </w:pPr>
      <w:r w:rsidRPr="00E87F11">
        <w:rPr>
          <w:rFonts w:ascii="Arial" w:hAnsi="Arial" w:cs="Arial"/>
        </w:rPr>
        <w:t xml:space="preserve">- A proposta registrada poderá ser alterada ou </w:t>
      </w:r>
      <w:r w:rsidR="00946B4D" w:rsidRPr="00E87F11">
        <w:rPr>
          <w:rFonts w:ascii="Arial" w:hAnsi="Arial" w:cs="Arial"/>
        </w:rPr>
        <w:t xml:space="preserve">a proponente poderá desistir da mesma </w:t>
      </w:r>
      <w:r w:rsidRPr="00E87F11">
        <w:rPr>
          <w:rFonts w:ascii="Arial" w:hAnsi="Arial" w:cs="Arial"/>
        </w:rPr>
        <w:t>até a data e hora definida no edital</w:t>
      </w:r>
      <w:r w:rsidR="00946B4D" w:rsidRPr="00E87F11">
        <w:rPr>
          <w:rFonts w:ascii="Arial" w:hAnsi="Arial" w:cs="Arial"/>
        </w:rPr>
        <w:t>, sendo que a</w:t>
      </w:r>
      <w:r w:rsidRPr="00E87F11">
        <w:rPr>
          <w:rFonts w:ascii="Arial" w:hAnsi="Arial" w:cs="Arial"/>
        </w:rPr>
        <w:t>pós o prazo previsto para acolhimento das propostas, o sistema eletrônico não aceitará inclusão, alteração ou desistência da(s) proposta(s).</w:t>
      </w:r>
    </w:p>
    <w:p w14:paraId="2FD20C72" w14:textId="77777777" w:rsidR="003E4007" w:rsidRPr="00E87F11" w:rsidRDefault="003E4007" w:rsidP="003E4007">
      <w:pPr>
        <w:pStyle w:val="PargrafodaLista"/>
        <w:numPr>
          <w:ilvl w:val="1"/>
          <w:numId w:val="2"/>
        </w:numPr>
        <w:ind w:left="0" w:firstLine="0"/>
        <w:rPr>
          <w:rFonts w:ascii="Arial" w:hAnsi="Arial" w:cs="Arial"/>
        </w:rPr>
      </w:pPr>
      <w:r w:rsidRPr="00E87F11">
        <w:rPr>
          <w:rFonts w:ascii="Arial" w:hAnsi="Arial" w:cs="Arial"/>
        </w:rPr>
        <w:t>- O licitante deverá enviar sua proposta mediante o preenchimento, no sistema eletrônico, dos seguintes campos:</w:t>
      </w:r>
    </w:p>
    <w:p w14:paraId="28344EC7"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Valor unitário e total do item ou valor global ou percentual de desconto;</w:t>
      </w:r>
    </w:p>
    <w:p w14:paraId="79BEE834" w14:textId="77777777" w:rsidR="003E4007" w:rsidRPr="00E87F11" w:rsidRDefault="003E4007" w:rsidP="003E4007">
      <w:pPr>
        <w:pStyle w:val="PargrafodaLista"/>
        <w:numPr>
          <w:ilvl w:val="2"/>
          <w:numId w:val="2"/>
        </w:numPr>
        <w:ind w:left="0" w:firstLine="0"/>
        <w:rPr>
          <w:rFonts w:ascii="Arial" w:hAnsi="Arial" w:cs="Arial"/>
        </w:rPr>
      </w:pPr>
      <w:r w:rsidRPr="00E87F11">
        <w:rPr>
          <w:rFonts w:ascii="Arial" w:hAnsi="Arial" w:cs="Arial"/>
        </w:rPr>
        <w:t>- Marca; (quando exigir)</w:t>
      </w:r>
    </w:p>
    <w:p w14:paraId="592EA63D" w14:textId="7CF41964" w:rsidR="00871F44" w:rsidRPr="00E87F11" w:rsidRDefault="003E4007" w:rsidP="006E494B">
      <w:pPr>
        <w:pStyle w:val="PargrafodaLista"/>
        <w:numPr>
          <w:ilvl w:val="2"/>
          <w:numId w:val="2"/>
        </w:numPr>
        <w:ind w:left="0" w:firstLine="0"/>
        <w:rPr>
          <w:rFonts w:ascii="Arial" w:hAnsi="Arial" w:cs="Arial"/>
        </w:rPr>
      </w:pPr>
      <w:r w:rsidRPr="00E87F11">
        <w:rPr>
          <w:rFonts w:ascii="Arial" w:hAnsi="Arial" w:cs="Arial"/>
        </w:rPr>
        <w:t>- Fabricante; (quando exigir)</w:t>
      </w:r>
    </w:p>
    <w:p w14:paraId="6EFDA4C8" w14:textId="77777777" w:rsidR="003E4007" w:rsidRPr="00E87F11" w:rsidRDefault="003E4007" w:rsidP="00871F44">
      <w:pPr>
        <w:pStyle w:val="PargrafodaLista"/>
        <w:numPr>
          <w:ilvl w:val="1"/>
          <w:numId w:val="2"/>
        </w:numPr>
        <w:ind w:left="0" w:firstLine="0"/>
        <w:rPr>
          <w:rFonts w:ascii="Arial" w:hAnsi="Arial" w:cs="Arial"/>
        </w:rPr>
      </w:pPr>
      <w:r w:rsidRPr="00E87F11">
        <w:rPr>
          <w:rFonts w:ascii="Arial" w:hAnsi="Arial" w:cs="Arial"/>
        </w:rPr>
        <w:t xml:space="preserve">- </w:t>
      </w:r>
      <w:r w:rsidRPr="00E87F11">
        <w:rPr>
          <w:rFonts w:ascii="Arial" w:hAnsi="Arial" w:cs="Arial"/>
          <w:b/>
          <w:bCs/>
        </w:rPr>
        <w:t>O prazo de validade da proposta não será inferior a 60 (sessenta) dias</w:t>
      </w:r>
      <w:r w:rsidRPr="00E87F11">
        <w:rPr>
          <w:rFonts w:ascii="Arial" w:hAnsi="Arial" w:cs="Arial"/>
        </w:rPr>
        <w:t>, a contar da data de sua apresentação.</w:t>
      </w:r>
    </w:p>
    <w:p w14:paraId="13A778DB" w14:textId="77777777" w:rsidR="003E4007" w:rsidRPr="00E87F11" w:rsidRDefault="003E4007" w:rsidP="00871F44">
      <w:pPr>
        <w:pStyle w:val="PargrafodaLista"/>
        <w:numPr>
          <w:ilvl w:val="1"/>
          <w:numId w:val="2"/>
        </w:numPr>
        <w:ind w:left="0" w:firstLine="0"/>
        <w:rPr>
          <w:rFonts w:ascii="Arial" w:hAnsi="Arial" w:cs="Arial"/>
        </w:rPr>
      </w:pPr>
      <w:r w:rsidRPr="00E87F1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xml:space="preserve">- </w:t>
      </w:r>
      <w:bookmarkStart w:id="14" w:name="_Hlk146613612"/>
      <w:r w:rsidR="00DD0F06" w:rsidRPr="00E87F1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E87F11">
        <w:rPr>
          <w:rFonts w:ascii="Arial" w:hAnsi="Arial" w:cs="Arial"/>
        </w:rPr>
        <w:t>, conforme anexo IV</w:t>
      </w:r>
      <w:r w:rsidRPr="00E87F11">
        <w:rPr>
          <w:rFonts w:ascii="Arial" w:hAnsi="Arial" w:cs="Arial"/>
        </w:rPr>
        <w:t>.</w:t>
      </w:r>
      <w:bookmarkEnd w:id="14"/>
    </w:p>
    <w:p w14:paraId="581420CD"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Todas as especificações do objeto contidas na proposta vinculam o Contratado.</w:t>
      </w:r>
    </w:p>
    <w:p w14:paraId="558A32C9" w14:textId="77777777" w:rsidR="003E4007" w:rsidRPr="00E87F11" w:rsidRDefault="003E4007" w:rsidP="003E4007">
      <w:pPr>
        <w:pStyle w:val="PargrafodaLista"/>
        <w:numPr>
          <w:ilvl w:val="1"/>
          <w:numId w:val="2"/>
        </w:numPr>
        <w:ind w:left="0" w:firstLine="18"/>
        <w:rPr>
          <w:rFonts w:ascii="Arial" w:hAnsi="Arial" w:cs="Arial"/>
        </w:rPr>
      </w:pPr>
      <w:r w:rsidRPr="00E87F11">
        <w:rPr>
          <w:rFonts w:ascii="Arial" w:hAnsi="Arial" w:cs="Arial"/>
        </w:rPr>
        <w:t>- Com a apresentação da proposta, a licitante assume o compromisso de que, se contratada, manterá durante a vigência do contrato todas as condições de habilitação do certame.</w:t>
      </w:r>
    </w:p>
    <w:p w14:paraId="31CB24A8" w14:textId="77777777" w:rsidR="003E4007" w:rsidRPr="00E87F11" w:rsidRDefault="003E4007" w:rsidP="007B75A8">
      <w:pPr>
        <w:pStyle w:val="PargrafodaLista"/>
        <w:numPr>
          <w:ilvl w:val="1"/>
          <w:numId w:val="2"/>
        </w:numPr>
        <w:ind w:left="0" w:firstLine="0"/>
        <w:rPr>
          <w:rFonts w:ascii="Arial" w:hAnsi="Arial" w:cs="Arial"/>
        </w:rPr>
      </w:pPr>
      <w:r w:rsidRPr="00E87F11">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154F6206" w14:textId="48233B41" w:rsidR="00890478" w:rsidRPr="00E87F11" w:rsidRDefault="003E4007" w:rsidP="007B75A8">
      <w:pPr>
        <w:pStyle w:val="PargrafodaLista"/>
        <w:numPr>
          <w:ilvl w:val="1"/>
          <w:numId w:val="2"/>
        </w:numPr>
        <w:ind w:left="0" w:firstLine="0"/>
        <w:rPr>
          <w:rFonts w:ascii="Arial" w:hAnsi="Arial" w:cs="Arial"/>
        </w:rPr>
      </w:pPr>
      <w:r w:rsidRPr="00E87F11">
        <w:rPr>
          <w:rFonts w:ascii="Arial" w:hAnsi="Arial" w:cs="Arial"/>
        </w:rPr>
        <w:t>- A proposta definitiva (reajustada) deverá ser formulada de acordo com o valor final da disputa</w:t>
      </w:r>
      <w:r w:rsidR="007B75A8" w:rsidRPr="00E87F11">
        <w:rPr>
          <w:rFonts w:ascii="Arial" w:hAnsi="Arial" w:cs="Arial"/>
        </w:rPr>
        <w:t xml:space="preserve"> (após a finalização dos lances)</w:t>
      </w:r>
      <w:r w:rsidRPr="00E87F11">
        <w:rPr>
          <w:rFonts w:ascii="Arial" w:hAnsi="Arial" w:cs="Arial"/>
        </w:rPr>
        <w:t xml:space="preserve">, sem emendas, rasuras ou entrelinhas, assinada por meio eletrônico com uso de certificação digital, pelo representante legal do licitante (ou seu procurador devidamente qualificado). </w:t>
      </w:r>
    </w:p>
    <w:p w14:paraId="3F7EB840" w14:textId="77777777" w:rsidR="007B75A8" w:rsidRPr="00E87F11" w:rsidRDefault="003E4007" w:rsidP="007B75A8">
      <w:pPr>
        <w:pStyle w:val="PargrafodaLista"/>
        <w:numPr>
          <w:ilvl w:val="2"/>
          <w:numId w:val="2"/>
        </w:numPr>
        <w:ind w:left="0" w:firstLine="0"/>
        <w:rPr>
          <w:rFonts w:ascii="Arial" w:hAnsi="Arial" w:cs="Arial"/>
        </w:rPr>
      </w:pPr>
      <w:r w:rsidRPr="00E87F11">
        <w:rPr>
          <w:rFonts w:ascii="Arial" w:hAnsi="Arial" w:cs="Arial"/>
        </w:rPr>
        <w:t xml:space="preserve">A proposta reajustada deverá conter: </w:t>
      </w:r>
    </w:p>
    <w:p w14:paraId="5761BC5C" w14:textId="7099A835" w:rsidR="00347DD2" w:rsidRPr="00E87F11" w:rsidRDefault="003E4007" w:rsidP="007B75A8">
      <w:pPr>
        <w:pStyle w:val="PargrafodaLista"/>
        <w:numPr>
          <w:ilvl w:val="3"/>
          <w:numId w:val="2"/>
        </w:numPr>
        <w:ind w:left="0" w:firstLine="0"/>
        <w:rPr>
          <w:rFonts w:ascii="Arial" w:hAnsi="Arial" w:cs="Arial"/>
        </w:rPr>
      </w:pPr>
      <w:r w:rsidRPr="00E87F11">
        <w:rPr>
          <w:rFonts w:ascii="Arial" w:hAnsi="Arial" w:cs="Arial"/>
        </w:rPr>
        <w:t>a identificação da licitação</w:t>
      </w:r>
      <w:r w:rsidR="0098004B" w:rsidRPr="00E87F11">
        <w:rPr>
          <w:rFonts w:ascii="Arial" w:hAnsi="Arial" w:cs="Arial"/>
        </w:rPr>
        <w:t>;</w:t>
      </w:r>
    </w:p>
    <w:p w14:paraId="289844F4" w14:textId="140A9FC6" w:rsidR="00347DD2"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CNPJ e o nome empresarial completo do licitante</w:t>
      </w:r>
      <w:r w:rsidR="0098004B" w:rsidRPr="00E87F11">
        <w:rPr>
          <w:rFonts w:ascii="Arial" w:hAnsi="Arial" w:cs="Arial"/>
        </w:rPr>
        <w:t>;</w:t>
      </w:r>
    </w:p>
    <w:p w14:paraId="528E2009" w14:textId="7C15A818" w:rsidR="00347DD2"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Telefone para contato</w:t>
      </w:r>
      <w:r w:rsidR="00CF78E5" w:rsidRPr="00E87F11">
        <w:rPr>
          <w:rFonts w:ascii="Arial" w:hAnsi="Arial" w:cs="Arial"/>
        </w:rPr>
        <w:t>,</w:t>
      </w:r>
      <w:r w:rsidRPr="00E87F11">
        <w:rPr>
          <w:rFonts w:ascii="Arial" w:hAnsi="Arial" w:cs="Arial"/>
        </w:rPr>
        <w:t xml:space="preserve"> Endereço</w:t>
      </w:r>
      <w:r w:rsidR="00F81EBF" w:rsidRPr="00E87F11">
        <w:rPr>
          <w:rFonts w:ascii="Arial" w:hAnsi="Arial" w:cs="Arial"/>
        </w:rPr>
        <w:t xml:space="preserve"> da empresa</w:t>
      </w:r>
      <w:r w:rsidR="00CF78E5" w:rsidRPr="00E87F11">
        <w:rPr>
          <w:rFonts w:ascii="Arial" w:hAnsi="Arial" w:cs="Arial"/>
        </w:rPr>
        <w:t xml:space="preserve"> e E-mail</w:t>
      </w:r>
      <w:r w:rsidR="0098004B" w:rsidRPr="00E87F11">
        <w:rPr>
          <w:rFonts w:ascii="Arial" w:hAnsi="Arial" w:cs="Arial"/>
        </w:rPr>
        <w:t>;</w:t>
      </w:r>
    </w:p>
    <w:p w14:paraId="4EDDF09A" w14:textId="6258321B" w:rsidR="00347DD2" w:rsidRPr="00E87F11" w:rsidRDefault="003E4007" w:rsidP="00CF78E5">
      <w:pPr>
        <w:pStyle w:val="PargrafodaLista"/>
        <w:numPr>
          <w:ilvl w:val="3"/>
          <w:numId w:val="2"/>
        </w:numPr>
        <w:ind w:left="0" w:firstLine="0"/>
        <w:rPr>
          <w:rFonts w:ascii="Arial" w:hAnsi="Arial" w:cs="Arial"/>
        </w:rPr>
      </w:pPr>
      <w:r w:rsidRPr="00E87F11">
        <w:rPr>
          <w:rFonts w:ascii="Arial" w:hAnsi="Arial" w:cs="Arial"/>
        </w:rPr>
        <w:t>Nome do Operador Designado</w:t>
      </w:r>
      <w:r w:rsidR="0098004B" w:rsidRPr="00E87F11">
        <w:rPr>
          <w:rFonts w:ascii="Arial" w:hAnsi="Arial" w:cs="Arial"/>
        </w:rPr>
        <w:t>;</w:t>
      </w:r>
    </w:p>
    <w:p w14:paraId="2B7F07C1" w14:textId="77777777" w:rsidR="00D5620A"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 xml:space="preserve">especificação do produto/serviço, que deverá ser idêntica à do Termo de Referência, oferecido para cada item e/ou lote da licitação; </w:t>
      </w:r>
    </w:p>
    <w:p w14:paraId="4FD1E85F" w14:textId="376FF0A7" w:rsidR="00D5620A" w:rsidRPr="00E87F11" w:rsidRDefault="00425298" w:rsidP="00347DD2">
      <w:pPr>
        <w:pStyle w:val="PargrafodaLista"/>
        <w:numPr>
          <w:ilvl w:val="3"/>
          <w:numId w:val="2"/>
        </w:numPr>
        <w:ind w:left="0" w:firstLine="0"/>
        <w:rPr>
          <w:rFonts w:ascii="Arial" w:hAnsi="Arial" w:cs="Arial"/>
        </w:rPr>
      </w:pPr>
      <w:r w:rsidRPr="00E87F11">
        <w:rPr>
          <w:rFonts w:ascii="Arial" w:hAnsi="Arial" w:cs="Arial"/>
        </w:rPr>
        <w:t xml:space="preserve">a marca do </w:t>
      </w:r>
      <w:r w:rsidR="004F3391" w:rsidRPr="00E87F11">
        <w:rPr>
          <w:rFonts w:ascii="Arial" w:hAnsi="Arial" w:cs="Arial"/>
        </w:rPr>
        <w:t>item, quando aplicável</w:t>
      </w:r>
      <w:r w:rsidRPr="00E87F11">
        <w:rPr>
          <w:rFonts w:ascii="Arial" w:hAnsi="Arial" w:cs="Arial"/>
        </w:rPr>
        <w:t xml:space="preserve">; </w:t>
      </w:r>
    </w:p>
    <w:p w14:paraId="31B1E9A9" w14:textId="283849F9" w:rsidR="00D5620A"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 xml:space="preserve">os preços unitários e globais por item e/ou lote, cotados em moeda corrente nacional; </w:t>
      </w:r>
    </w:p>
    <w:p w14:paraId="2EB8C9CD" w14:textId="6EA6C390" w:rsidR="00457735" w:rsidRPr="00E87F11" w:rsidRDefault="003E4007" w:rsidP="00347DD2">
      <w:pPr>
        <w:pStyle w:val="PargrafodaLista"/>
        <w:numPr>
          <w:ilvl w:val="3"/>
          <w:numId w:val="2"/>
        </w:numPr>
        <w:ind w:left="0" w:firstLine="0"/>
        <w:rPr>
          <w:rFonts w:ascii="Arial" w:hAnsi="Arial" w:cs="Arial"/>
        </w:rPr>
      </w:pPr>
      <w:r w:rsidRPr="00E87F11">
        <w:rPr>
          <w:rFonts w:ascii="Arial" w:hAnsi="Arial" w:cs="Arial"/>
        </w:rPr>
        <w:t>o prazo de validade da proposta, que não poderá ser inferior ao estabelecido neste edital</w:t>
      </w:r>
      <w:r w:rsidR="00457735" w:rsidRPr="00E87F11">
        <w:rPr>
          <w:rFonts w:ascii="Arial" w:hAnsi="Arial" w:cs="Arial"/>
        </w:rPr>
        <w:t>.</w:t>
      </w:r>
    </w:p>
    <w:p w14:paraId="2E526320" w14:textId="0AFC13D7" w:rsidR="002A64C3" w:rsidRPr="00E87F11" w:rsidRDefault="008D0BEA" w:rsidP="008A4840">
      <w:pPr>
        <w:pStyle w:val="PargrafodaLista"/>
        <w:numPr>
          <w:ilvl w:val="2"/>
          <w:numId w:val="2"/>
        </w:numPr>
        <w:tabs>
          <w:tab w:val="left" w:pos="993"/>
        </w:tabs>
        <w:ind w:left="0" w:firstLine="0"/>
        <w:rPr>
          <w:rFonts w:ascii="Arial" w:hAnsi="Arial" w:cs="Arial"/>
        </w:rPr>
      </w:pPr>
      <w:r w:rsidRPr="00E87F11">
        <w:rPr>
          <w:rFonts w:ascii="Arial" w:hAnsi="Arial" w:cs="Arial"/>
        </w:rPr>
        <w:t xml:space="preserve">– </w:t>
      </w:r>
      <w:r w:rsidR="004524F4" w:rsidRPr="00E87F11">
        <w:rPr>
          <w:rFonts w:ascii="Arial" w:hAnsi="Arial" w:cs="Arial"/>
        </w:rPr>
        <w:t xml:space="preserve">Juntamente </w:t>
      </w:r>
      <w:r w:rsidR="000429E8" w:rsidRPr="00E87F11">
        <w:rPr>
          <w:rFonts w:ascii="Arial" w:hAnsi="Arial" w:cs="Arial"/>
        </w:rPr>
        <w:t>com a proposta reajustada, a proponente vencedora deverá encaminhar a declaração de microempresa e empresa de pequeno porte (anexo VI)</w:t>
      </w:r>
      <w:r w:rsidR="004524F4" w:rsidRPr="00E87F11">
        <w:rPr>
          <w:rFonts w:ascii="Arial" w:hAnsi="Arial" w:cs="Arial"/>
        </w:rPr>
        <w:t xml:space="preserve"> caso se enquadre na </w:t>
      </w:r>
      <w:r w:rsidR="002676E7" w:rsidRPr="00E87F11">
        <w:rPr>
          <w:rFonts w:ascii="Arial" w:hAnsi="Arial" w:cs="Arial"/>
        </w:rPr>
        <w:t>condição</w:t>
      </w:r>
      <w:r w:rsidR="00BA7500" w:rsidRPr="00E87F11">
        <w:rPr>
          <w:rFonts w:ascii="Arial" w:hAnsi="Arial" w:cs="Arial"/>
        </w:rPr>
        <w:t xml:space="preserve"> </w:t>
      </w:r>
      <w:r w:rsidR="00463A24" w:rsidRPr="00E87F11">
        <w:rPr>
          <w:rFonts w:ascii="Arial" w:hAnsi="Arial" w:cs="Arial"/>
        </w:rPr>
        <w:t>de beneficiada</w:t>
      </w:r>
      <w:r w:rsidR="007A3A39" w:rsidRPr="00E87F11">
        <w:rPr>
          <w:rFonts w:ascii="Arial" w:hAnsi="Arial" w:cs="Arial"/>
        </w:rPr>
        <w:t xml:space="preserve"> pela Lei 123/20</w:t>
      </w:r>
      <w:r w:rsidR="009E2F78" w:rsidRPr="00E87F11">
        <w:rPr>
          <w:rFonts w:ascii="Arial" w:hAnsi="Arial" w:cs="Arial"/>
        </w:rPr>
        <w:t>06.</w:t>
      </w:r>
    </w:p>
    <w:p w14:paraId="4F7E9179" w14:textId="0BCD44FD" w:rsidR="00043621" w:rsidRPr="00E87F11" w:rsidRDefault="00761A85" w:rsidP="004524F4">
      <w:pPr>
        <w:pStyle w:val="PargrafodaLista"/>
        <w:ind w:left="0" w:firstLine="18"/>
        <w:rPr>
          <w:rFonts w:ascii="Arial" w:hAnsi="Arial" w:cs="Arial"/>
        </w:rPr>
      </w:pPr>
      <w:r w:rsidRPr="00E87F11">
        <w:rPr>
          <w:rFonts w:ascii="Arial" w:hAnsi="Arial" w:cs="Arial"/>
        </w:rPr>
        <w:t> </w:t>
      </w:r>
    </w:p>
    <w:p w14:paraId="459FAE44" w14:textId="1051A303" w:rsidR="00043621" w:rsidRPr="00E87F11" w:rsidRDefault="00761A85" w:rsidP="004524F4">
      <w:pPr>
        <w:pStyle w:val="PargrafodaLista"/>
        <w:numPr>
          <w:ilvl w:val="0"/>
          <w:numId w:val="2"/>
        </w:numPr>
        <w:tabs>
          <w:tab w:val="left" w:pos="567"/>
          <w:tab w:val="left" w:pos="1134"/>
        </w:tabs>
        <w:ind w:left="0" w:firstLine="18"/>
        <w:rPr>
          <w:rFonts w:ascii="Arial" w:hAnsi="Arial" w:cs="Arial"/>
          <w:b/>
          <w:bCs/>
        </w:rPr>
      </w:pPr>
      <w:r w:rsidRPr="00E87F11">
        <w:rPr>
          <w:rFonts w:ascii="Arial" w:hAnsi="Arial" w:cs="Arial"/>
          <w:b/>
          <w:bCs/>
        </w:rPr>
        <w:t>- FORMAS DE APRESENTAÇÃO DOS DOCUMENTOS DE HABILITAÇÃO</w:t>
      </w:r>
    </w:p>
    <w:p w14:paraId="5EE17713" w14:textId="77777777" w:rsidR="006954FA" w:rsidRPr="00E87F11" w:rsidRDefault="00761A85" w:rsidP="006954FA">
      <w:pPr>
        <w:pStyle w:val="PargrafodaLista"/>
        <w:numPr>
          <w:ilvl w:val="1"/>
          <w:numId w:val="2"/>
        </w:numPr>
        <w:tabs>
          <w:tab w:val="left" w:pos="567"/>
          <w:tab w:val="left" w:pos="1134"/>
        </w:tabs>
        <w:ind w:left="0" w:firstLine="0"/>
      </w:pPr>
      <w:r w:rsidRPr="00E87F11">
        <w:rPr>
          <w:rFonts w:ascii="Arial" w:hAnsi="Arial" w:cs="Arial"/>
        </w:rPr>
        <w:t xml:space="preserve">- </w:t>
      </w:r>
      <w:r w:rsidR="006954FA" w:rsidRPr="00E87F11">
        <w:rPr>
          <w:rFonts w:ascii="Arial" w:hAnsi="Arial" w:cs="Arial"/>
        </w:rPr>
        <w:t xml:space="preserve">Todos os licitantes deverão estar registrados no Sistema de Cadastramento Unificado de Fornecedores – SICAF, onde o fornecedor deverá inserir toda a documentação </w:t>
      </w:r>
      <w:proofErr w:type="spellStart"/>
      <w:r w:rsidR="006954FA" w:rsidRPr="00E87F11">
        <w:rPr>
          <w:rFonts w:ascii="Arial" w:hAnsi="Arial" w:cs="Arial"/>
        </w:rPr>
        <w:t>habilitatória</w:t>
      </w:r>
      <w:proofErr w:type="spellEnd"/>
      <w:r w:rsidR="006954FA" w:rsidRPr="00E87F11">
        <w:rPr>
          <w:rFonts w:ascii="Arial" w:hAnsi="Arial" w:cs="Arial"/>
        </w:rPr>
        <w:t xml:space="preserve"> nos respectivos campos.</w:t>
      </w:r>
    </w:p>
    <w:p w14:paraId="0AA1ECD9" w14:textId="77777777" w:rsidR="006954FA" w:rsidRPr="00E87F11" w:rsidRDefault="006954FA" w:rsidP="006954FA">
      <w:pPr>
        <w:pStyle w:val="PargrafodaLista"/>
        <w:numPr>
          <w:ilvl w:val="1"/>
          <w:numId w:val="2"/>
        </w:numPr>
        <w:tabs>
          <w:tab w:val="left" w:pos="567"/>
          <w:tab w:val="left" w:pos="1134"/>
        </w:tabs>
        <w:ind w:left="0" w:firstLine="18"/>
      </w:pPr>
      <w:r w:rsidRPr="00E87F11">
        <w:t>Os documentos de habilitação serão exigidos apenas do licitante vencedor, nos termos do inciso II do artigo 63 da Lei Federal nº 14.133/2021.</w:t>
      </w:r>
    </w:p>
    <w:p w14:paraId="0107E540" w14:textId="77777777" w:rsidR="006954FA" w:rsidRPr="00E87F11" w:rsidRDefault="006954FA" w:rsidP="006954FA">
      <w:pPr>
        <w:pStyle w:val="PargrafodaLista"/>
        <w:numPr>
          <w:ilvl w:val="1"/>
          <w:numId w:val="2"/>
        </w:numPr>
        <w:tabs>
          <w:tab w:val="left" w:pos="567"/>
          <w:tab w:val="left" w:pos="709"/>
        </w:tabs>
        <w:ind w:left="0" w:firstLine="0"/>
        <w:rPr>
          <w:rFonts w:ascii="Arial" w:hAnsi="Arial" w:cs="Arial"/>
        </w:rPr>
      </w:pPr>
      <w:r w:rsidRPr="00E87F11">
        <w:t xml:space="preserve">– </w:t>
      </w:r>
      <w:r w:rsidRPr="00E87F11">
        <w:rPr>
          <w:rFonts w:ascii="Arial" w:hAnsi="Arial" w:cs="Arial"/>
        </w:rPr>
        <w:t>Ao final da disputa o Agente de Contratações fará a consulta no SICAF dos documentos dos licitantes vencedores, para fins de habilitação, podendo o servidor também consultar nos sites oficiais do governo. A documentação que não for encontrada, será solicitada à proponente vencedora para que o mesmo as insira no ambiente virtual do Compras.gov.br no prazo estipulado neste edital.</w:t>
      </w:r>
    </w:p>
    <w:p w14:paraId="26F2865E" w14:textId="77777777" w:rsidR="006954FA" w:rsidRPr="00E87F11" w:rsidRDefault="006954FA" w:rsidP="006954FA">
      <w:pPr>
        <w:pStyle w:val="PargrafodaLista"/>
        <w:numPr>
          <w:ilvl w:val="2"/>
          <w:numId w:val="2"/>
        </w:numPr>
        <w:tabs>
          <w:tab w:val="left" w:pos="567"/>
          <w:tab w:val="left" w:pos="709"/>
        </w:tabs>
        <w:ind w:left="0" w:firstLine="18"/>
        <w:rPr>
          <w:rFonts w:ascii="Arial" w:hAnsi="Arial" w:cs="Arial"/>
        </w:rPr>
      </w:pPr>
      <w:r w:rsidRPr="00E87F11">
        <w:rPr>
          <w:rFonts w:ascii="Arial" w:hAnsi="Arial" w:cs="Arial"/>
        </w:rPr>
        <w:t>– Os documentos deverão ser anexados no campo específico da plataforma, organizados de forma a facilitar a verificação.</w:t>
      </w:r>
    </w:p>
    <w:p w14:paraId="41198DE1" w14:textId="77777777" w:rsidR="006954FA" w:rsidRPr="00E87F11" w:rsidRDefault="006954FA" w:rsidP="006954FA">
      <w:pPr>
        <w:pStyle w:val="PargrafodaLista"/>
        <w:numPr>
          <w:ilvl w:val="2"/>
          <w:numId w:val="2"/>
        </w:numPr>
        <w:tabs>
          <w:tab w:val="left" w:pos="567"/>
          <w:tab w:val="left" w:pos="709"/>
        </w:tabs>
        <w:ind w:left="0" w:firstLine="18"/>
        <w:rPr>
          <w:rFonts w:ascii="Arial" w:hAnsi="Arial" w:cs="Arial"/>
        </w:rPr>
      </w:pPr>
      <w:r w:rsidRPr="00E87F1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0C64CBE4" w14:textId="77777777" w:rsidR="006954FA" w:rsidRPr="00E87F11" w:rsidRDefault="006954FA" w:rsidP="006954FA">
      <w:pPr>
        <w:pStyle w:val="PargrafodaLista"/>
        <w:numPr>
          <w:ilvl w:val="3"/>
          <w:numId w:val="2"/>
        </w:numPr>
        <w:tabs>
          <w:tab w:val="left" w:pos="567"/>
          <w:tab w:val="left" w:pos="851"/>
        </w:tabs>
        <w:ind w:left="0" w:firstLine="18"/>
        <w:rPr>
          <w:rFonts w:ascii="Arial" w:hAnsi="Arial" w:cs="Arial"/>
        </w:rPr>
      </w:pPr>
      <w:r w:rsidRPr="00E87F11">
        <w:rPr>
          <w:rFonts w:ascii="Arial" w:hAnsi="Arial" w:cs="Arial"/>
        </w:rPr>
        <w:t>– Os critérios de organização dos arquivos devem ser respeitados, visando a eficiência e celeridade no julgamento dos documentos de habilitação.</w:t>
      </w:r>
    </w:p>
    <w:p w14:paraId="11EEAF37"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O protocolo de documentos nomeados sem critério, desorganizados ou em arquivos misturados dificulta e, por vezes, impossibilita o trabalho dos agentes e equipe de apoio.</w:t>
      </w:r>
    </w:p>
    <w:p w14:paraId="0CC48C1A"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Caso o licitante efetue o envio de documentos sem a devida organização o Agente de Contratações poderá solicitar o reenvio através do sistema.</w:t>
      </w:r>
    </w:p>
    <w:p w14:paraId="6B3F80FB" w14:textId="77777777" w:rsidR="006954FA" w:rsidRPr="00E87F11" w:rsidRDefault="006954FA" w:rsidP="006954FA">
      <w:pPr>
        <w:pStyle w:val="PargrafodaLista"/>
        <w:numPr>
          <w:ilvl w:val="4"/>
          <w:numId w:val="2"/>
        </w:numPr>
        <w:tabs>
          <w:tab w:val="left" w:pos="567"/>
          <w:tab w:val="left" w:pos="1134"/>
        </w:tabs>
        <w:ind w:left="0" w:firstLine="18"/>
        <w:rPr>
          <w:rFonts w:ascii="Arial" w:hAnsi="Arial" w:cs="Arial"/>
        </w:rPr>
      </w:pPr>
      <w:r w:rsidRPr="00E87F11">
        <w:rPr>
          <w:rFonts w:ascii="Arial" w:hAnsi="Arial" w:cs="Arial"/>
        </w:rPr>
        <w:t>– O prazo para reenvio será de até 01 (uma) hora, contada a partir da solicitação.</w:t>
      </w:r>
    </w:p>
    <w:p w14:paraId="7E441E95" w14:textId="77777777" w:rsidR="006954FA" w:rsidRPr="00E87F11" w:rsidRDefault="006954FA" w:rsidP="006954FA">
      <w:pPr>
        <w:pStyle w:val="PargrafodaLista"/>
        <w:numPr>
          <w:ilvl w:val="1"/>
          <w:numId w:val="2"/>
        </w:numPr>
        <w:ind w:left="0" w:firstLine="0"/>
        <w:rPr>
          <w:rFonts w:ascii="Arial" w:hAnsi="Arial" w:cs="Arial"/>
        </w:rPr>
      </w:pPr>
      <w:r w:rsidRPr="00E87F11">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16562EA5" w:rsidR="007C78E6" w:rsidRPr="00E87F11" w:rsidRDefault="007C78E6" w:rsidP="006954FA">
      <w:pPr>
        <w:pStyle w:val="PargrafodaLista"/>
        <w:numPr>
          <w:ilvl w:val="1"/>
          <w:numId w:val="2"/>
        </w:numPr>
        <w:tabs>
          <w:tab w:val="left" w:pos="567"/>
          <w:tab w:val="left" w:pos="1134"/>
        </w:tabs>
        <w:ind w:left="0" w:firstLine="18"/>
        <w:rPr>
          <w:rFonts w:ascii="Arial" w:hAnsi="Arial" w:cs="Arial"/>
        </w:rPr>
      </w:pPr>
      <w:r w:rsidRPr="00E87F11">
        <w:rPr>
          <w:rFonts w:ascii="Arial" w:hAnsi="Arial" w:cs="Arial"/>
        </w:rPr>
        <w:t xml:space="preserve">- Para fins de </w:t>
      </w:r>
      <w:r w:rsidRPr="00E87F11">
        <w:rPr>
          <w:rFonts w:ascii="Arial" w:hAnsi="Arial" w:cs="Arial"/>
          <w:b/>
          <w:bCs/>
        </w:rPr>
        <w:t>habilitação jurídica</w:t>
      </w:r>
      <w:r w:rsidRPr="00E87F11">
        <w:rPr>
          <w:rFonts w:ascii="Arial" w:hAnsi="Arial" w:cs="Arial"/>
        </w:rPr>
        <w:t>, a empresa deverá apresentar:</w:t>
      </w:r>
    </w:p>
    <w:p w14:paraId="5BB403B6"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Registro comercial, no caso de empresa individual;</w:t>
      </w:r>
    </w:p>
    <w:p w14:paraId="23FF39E1"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Inscrição do ato constitutivo, no caso de sociedades civis, acompanhada de ato formal de designação de diretoria em exercício; ou</w:t>
      </w:r>
    </w:p>
    <w:p w14:paraId="1B4EB5FA"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Decreto de autorização, em se tratando de empresa ou sociedade estrangeira em funcionamento no País.</w:t>
      </w:r>
    </w:p>
    <w:p w14:paraId="35A7EE4B"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Procuração do representante do licitante no pregão, se for o caso.</w:t>
      </w:r>
    </w:p>
    <w:p w14:paraId="066D8F1D" w14:textId="77777777" w:rsidR="007C78E6" w:rsidRPr="00E87F11" w:rsidRDefault="007C78E6" w:rsidP="007C78E6">
      <w:pPr>
        <w:pStyle w:val="PargrafodaLista"/>
        <w:numPr>
          <w:ilvl w:val="2"/>
          <w:numId w:val="2"/>
        </w:numPr>
        <w:ind w:left="0" w:firstLine="0"/>
        <w:rPr>
          <w:rFonts w:ascii="Arial" w:hAnsi="Arial" w:cs="Arial"/>
        </w:rPr>
      </w:pPr>
      <w:r w:rsidRPr="00E87F1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E87F11" w:rsidRDefault="007C78E6" w:rsidP="007C78E6">
      <w:pPr>
        <w:pStyle w:val="PargrafodaLista"/>
        <w:numPr>
          <w:ilvl w:val="1"/>
          <w:numId w:val="2"/>
        </w:numPr>
        <w:ind w:left="0" w:firstLine="0"/>
        <w:rPr>
          <w:rFonts w:ascii="Arial" w:hAnsi="Arial" w:cs="Arial"/>
        </w:rPr>
      </w:pPr>
      <w:r w:rsidRPr="00E87F11">
        <w:rPr>
          <w:rFonts w:ascii="Arial" w:hAnsi="Arial" w:cs="Arial"/>
        </w:rPr>
        <w:t xml:space="preserve">– Para fins </w:t>
      </w:r>
      <w:r w:rsidRPr="00E87F11">
        <w:rPr>
          <w:rFonts w:ascii="Arial" w:hAnsi="Arial" w:cs="Arial"/>
          <w:b/>
          <w:bCs/>
        </w:rPr>
        <w:t>de habilitação fiscal, social e trabalhista</w:t>
      </w:r>
      <w:r w:rsidRPr="00E87F11">
        <w:rPr>
          <w:rFonts w:ascii="Arial" w:hAnsi="Arial" w:cs="Arial"/>
        </w:rPr>
        <w:t>, a empresa deverá apresentar:</w:t>
      </w:r>
    </w:p>
    <w:p w14:paraId="66F46F84" w14:textId="5EBF7D08" w:rsidR="00014564" w:rsidRPr="00E87F11" w:rsidRDefault="007C78E6" w:rsidP="00014564">
      <w:pPr>
        <w:pStyle w:val="PargrafodaLista"/>
        <w:numPr>
          <w:ilvl w:val="2"/>
          <w:numId w:val="2"/>
        </w:numPr>
        <w:ind w:left="0" w:firstLine="0"/>
        <w:rPr>
          <w:rFonts w:ascii="Arial" w:hAnsi="Arial" w:cs="Arial"/>
        </w:rPr>
      </w:pPr>
      <w:r w:rsidRPr="00E87F11">
        <w:rPr>
          <w:rFonts w:ascii="Arial" w:hAnsi="Arial" w:cs="Arial"/>
        </w:rPr>
        <w:t xml:space="preserve">- </w:t>
      </w:r>
      <w:r w:rsidR="00014564" w:rsidRPr="00E87F11">
        <w:rPr>
          <w:rFonts w:ascii="Arial" w:hAnsi="Arial" w:cs="Arial"/>
        </w:rPr>
        <w:t>Prova de inscrição no Cadastro Nacional de Pessoas Jurídicas do Ministério da Fazenda (CNPJ);</w:t>
      </w:r>
    </w:p>
    <w:p w14:paraId="4A671A2E"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1938C668" w14:textId="025D5DA4" w:rsidR="00861FBB" w:rsidRPr="00E87F11" w:rsidRDefault="00014564" w:rsidP="00CD2D82">
      <w:pPr>
        <w:pStyle w:val="PargrafodaLista"/>
        <w:numPr>
          <w:ilvl w:val="2"/>
          <w:numId w:val="2"/>
        </w:numPr>
        <w:ind w:left="0" w:firstLine="0"/>
        <w:rPr>
          <w:rFonts w:ascii="Arial" w:hAnsi="Arial" w:cs="Arial"/>
        </w:rPr>
      </w:pPr>
      <w:r w:rsidRPr="00E87F11">
        <w:rPr>
          <w:rFonts w:ascii="Arial" w:hAnsi="Arial" w:cs="Arial"/>
        </w:rPr>
        <w:t xml:space="preserve">- Prova de Regularidade para com a Fazenda Federal </w:t>
      </w:r>
      <w:r w:rsidR="00861FBB" w:rsidRPr="00E87F11">
        <w:rPr>
          <w:rFonts w:ascii="Arial" w:eastAsia="Yu Gothic" w:hAnsi="Arial" w:cs="Arial"/>
          <w:color w:val="000000"/>
          <w:lang w:eastAsia="zh-CN" w:bidi="hi-IN"/>
        </w:rPr>
        <w:t>e a relativa à Seguridade Social</w:t>
      </w:r>
      <w:r w:rsidR="00D25B77" w:rsidRPr="00E87F11">
        <w:rPr>
          <w:rFonts w:ascii="Arial" w:hAnsi="Arial" w:cs="Arial"/>
        </w:rPr>
        <w:t>;</w:t>
      </w:r>
    </w:p>
    <w:p w14:paraId="3D43A28F" w14:textId="2842796B" w:rsidR="00014564" w:rsidRPr="00E87F11" w:rsidRDefault="00014564" w:rsidP="00CD2D82">
      <w:pPr>
        <w:pStyle w:val="PargrafodaLista"/>
        <w:numPr>
          <w:ilvl w:val="2"/>
          <w:numId w:val="2"/>
        </w:numPr>
        <w:ind w:left="0" w:firstLine="0"/>
        <w:rPr>
          <w:rFonts w:ascii="Arial" w:hAnsi="Arial" w:cs="Arial"/>
        </w:rPr>
      </w:pPr>
      <w:r w:rsidRPr="00E87F11">
        <w:rPr>
          <w:rFonts w:ascii="Arial" w:hAnsi="Arial" w:cs="Arial"/>
        </w:rPr>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Regularidade para com a Fazenda Estadual, da sede da licitante.</w:t>
      </w:r>
    </w:p>
    <w:p w14:paraId="71B52CE2"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Prova de Regularidade para com a Fazenda Municipal, do domicílio ou sede da licitante.</w:t>
      </w:r>
    </w:p>
    <w:p w14:paraId="4E87CB78" w14:textId="0047942B"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 Prova de regularidade trabalhista </w:t>
      </w:r>
      <w:r w:rsidR="004F5E12" w:rsidRPr="00E87F11">
        <w:rPr>
          <w:rFonts w:ascii="Arial" w:hAnsi="Arial" w:cs="Arial"/>
        </w:rPr>
        <w:t>perante a Justiça do Trabalho.</w:t>
      </w:r>
    </w:p>
    <w:p w14:paraId="4A958DB0" w14:textId="2790DCA4"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E87F11">
        <w:rPr>
          <w:rFonts w:ascii="Arial" w:hAnsi="Arial" w:cs="Arial"/>
        </w:rPr>
        <w:t xml:space="preserve">à critério da Administração, </w:t>
      </w:r>
      <w:r w:rsidRPr="00E87F11">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 xml:space="preserve">A prorrogação do prazo previsto no item anterior </w:t>
      </w:r>
      <w:r w:rsidR="00A72EDD" w:rsidRPr="00E87F11">
        <w:rPr>
          <w:rFonts w:ascii="Arial" w:hAnsi="Arial" w:cs="Arial"/>
        </w:rPr>
        <w:t>pode</w:t>
      </w:r>
      <w:r w:rsidRPr="00E87F11">
        <w:rPr>
          <w:rFonts w:ascii="Arial" w:hAnsi="Arial" w:cs="Arial"/>
        </w:rPr>
        <w:t xml:space="preserve">rá ser concedida pela Administração </w:t>
      </w:r>
      <w:r w:rsidR="00DC4C47" w:rsidRPr="00E87F11">
        <w:rPr>
          <w:rFonts w:ascii="Arial" w:hAnsi="Arial" w:cs="Arial"/>
        </w:rPr>
        <w:t>desde</w:t>
      </w:r>
      <w:r w:rsidRPr="00E87F11">
        <w:rPr>
          <w:rFonts w:ascii="Arial" w:hAnsi="Arial" w:cs="Arial"/>
        </w:rPr>
        <w:t xml:space="preserve"> que requerida pelo licitante, </w:t>
      </w:r>
      <w:r w:rsidR="00DC4C47" w:rsidRPr="00E87F11">
        <w:rPr>
          <w:rFonts w:ascii="Arial" w:hAnsi="Arial" w:cs="Arial"/>
        </w:rPr>
        <w:t xml:space="preserve">com a devida </w:t>
      </w:r>
      <w:r w:rsidRPr="00E87F11">
        <w:rPr>
          <w:rFonts w:ascii="Arial" w:hAnsi="Arial" w:cs="Arial"/>
        </w:rPr>
        <w:t>justifica</w:t>
      </w:r>
      <w:r w:rsidR="00DC4C47" w:rsidRPr="00E87F11">
        <w:rPr>
          <w:rFonts w:ascii="Arial" w:hAnsi="Arial" w:cs="Arial"/>
        </w:rPr>
        <w:t>tiva</w:t>
      </w:r>
      <w:r w:rsidRPr="00E87F11">
        <w:rPr>
          <w:rFonts w:ascii="Arial" w:hAnsi="Arial" w:cs="Arial"/>
        </w:rPr>
        <w:t>.</w:t>
      </w:r>
    </w:p>
    <w:p w14:paraId="78EBD0DD" w14:textId="77777777" w:rsidR="00014564" w:rsidRPr="00E87F11" w:rsidRDefault="00014564" w:rsidP="00014564">
      <w:pPr>
        <w:pStyle w:val="PargrafodaLista"/>
        <w:numPr>
          <w:ilvl w:val="2"/>
          <w:numId w:val="2"/>
        </w:numPr>
        <w:ind w:left="0" w:firstLine="0"/>
        <w:rPr>
          <w:rFonts w:ascii="Arial" w:hAnsi="Arial" w:cs="Arial"/>
        </w:rPr>
      </w:pPr>
      <w:r w:rsidRPr="00E87F1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E87F11" w:rsidRDefault="003B6E46" w:rsidP="003B6E46">
      <w:pPr>
        <w:pStyle w:val="PargrafodaLista"/>
        <w:numPr>
          <w:ilvl w:val="1"/>
          <w:numId w:val="2"/>
        </w:numPr>
        <w:ind w:left="0" w:firstLine="0"/>
        <w:rPr>
          <w:rFonts w:ascii="Arial" w:hAnsi="Arial" w:cs="Arial"/>
        </w:rPr>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E87F11">
        <w:rPr>
          <w:rFonts w:ascii="Arial" w:hAnsi="Arial" w:cs="Arial"/>
        </w:rPr>
        <w:t xml:space="preserve">- Para fins de </w:t>
      </w:r>
      <w:r w:rsidRPr="00E87F11">
        <w:rPr>
          <w:rFonts w:ascii="Arial" w:hAnsi="Arial" w:cs="Arial"/>
          <w:b/>
          <w:bCs/>
        </w:rPr>
        <w:t>qualificação técnico-profissional e técnico-operacional</w:t>
      </w:r>
      <w:r w:rsidRPr="00E87F11">
        <w:rPr>
          <w:rFonts w:ascii="Arial" w:hAnsi="Arial" w:cs="Arial"/>
        </w:rPr>
        <w:t> a empresa deverá apresentar:</w:t>
      </w:r>
    </w:p>
    <w:p w14:paraId="17E1D087" w14:textId="77777777" w:rsidR="00D97125" w:rsidRPr="00E87F11" w:rsidRDefault="00E36767" w:rsidP="00D97125">
      <w:pPr>
        <w:pStyle w:val="PargrafodaLista"/>
        <w:numPr>
          <w:ilvl w:val="2"/>
          <w:numId w:val="2"/>
        </w:numPr>
        <w:ind w:left="0" w:firstLine="0"/>
        <w:rPr>
          <w:rFonts w:ascii="Arial" w:hAnsi="Arial" w:cs="Arial"/>
        </w:rPr>
      </w:pPr>
      <w:r w:rsidRPr="00E87F11">
        <w:rPr>
          <w:rFonts w:ascii="Arial" w:hAnsi="Arial" w:cs="Arial"/>
          <w:b/>
          <w:bCs/>
          <w:color w:val="000000"/>
        </w:rPr>
        <w:t>Declaração de que o licitante tomou conhecimento de todas as informações e das condições locais para o cumprimento das obrigações objeto d</w:t>
      </w:r>
      <w:r w:rsidR="00875D5B" w:rsidRPr="00E87F11">
        <w:rPr>
          <w:rFonts w:ascii="Arial" w:hAnsi="Arial" w:cs="Arial"/>
          <w:b/>
          <w:bCs/>
          <w:color w:val="000000"/>
        </w:rPr>
        <w:t>est</w:t>
      </w:r>
      <w:r w:rsidRPr="00E87F11">
        <w:rPr>
          <w:rFonts w:ascii="Arial" w:hAnsi="Arial" w:cs="Arial"/>
          <w:b/>
          <w:bCs/>
          <w:color w:val="000000"/>
        </w:rPr>
        <w:t>a licitação.</w:t>
      </w:r>
    </w:p>
    <w:p w14:paraId="150B26F1" w14:textId="77777777" w:rsidR="00D97125" w:rsidRPr="00E87F11" w:rsidRDefault="00D97125" w:rsidP="00D97125">
      <w:pPr>
        <w:pStyle w:val="PargrafodaLista"/>
        <w:numPr>
          <w:ilvl w:val="2"/>
          <w:numId w:val="2"/>
        </w:numPr>
        <w:ind w:left="0" w:firstLine="0"/>
        <w:rPr>
          <w:rFonts w:ascii="Arial" w:hAnsi="Arial" w:cs="Arial"/>
        </w:rPr>
      </w:pPr>
      <w:r w:rsidRPr="00E87F11">
        <w:rPr>
          <w:rFonts w:ascii="Arial" w:hAnsi="Arial" w:cs="Arial"/>
          <w:b/>
          <w:bCs/>
        </w:rPr>
        <w:t>Comprovação de registro da empresa (pessoa jurídica) junto ao Conselho Regional de Engenharia e Agronomia – CREA/CONFEA, Conselho de Arquitetura e Urbanismo – CAU ou Conselho Federal dos Técnicos Industriais – CFT com Habilitação em Agrimensura, Geodésia, Cartografia e Geoprocessamento (com habilitação para os serviços que compõem o objeto), dentro de seu prazo de validade.</w:t>
      </w:r>
    </w:p>
    <w:p w14:paraId="309A30F5" w14:textId="77777777" w:rsidR="00D97125" w:rsidRPr="00E87F11" w:rsidRDefault="00D97125" w:rsidP="00FB2E72">
      <w:pPr>
        <w:pStyle w:val="PargrafodaLista"/>
        <w:numPr>
          <w:ilvl w:val="2"/>
          <w:numId w:val="2"/>
        </w:numPr>
        <w:ind w:left="0" w:firstLine="0"/>
        <w:rPr>
          <w:rFonts w:ascii="Arial" w:hAnsi="Arial" w:cs="Arial"/>
        </w:rPr>
      </w:pPr>
      <w:r w:rsidRPr="00E87F11">
        <w:rPr>
          <w:rFonts w:ascii="Arial" w:hAnsi="Arial" w:cs="Arial"/>
          <w:b/>
          <w:bCs/>
        </w:rPr>
        <w:lastRenderedPageBreak/>
        <w:t>Comprovação de registro do responsável técnico da empresa no Conselho Regional de Engenharia e Agronomia – CREA/CONFEA, Conselho de Arquitetura e Urbanismo – CAU ou Conselho Federal dos Técnicos Industriais – CFT com Habilitação em Agrimensura, Geodésia, cartografia e Geoprocessamento (com habilitação para os serviços que compõem o objeto), dentro de seu prazo de validade.</w:t>
      </w:r>
    </w:p>
    <w:p w14:paraId="67CBD587" w14:textId="77777777" w:rsidR="00D97125" w:rsidRPr="00E87F11" w:rsidRDefault="00D97125" w:rsidP="00FB2E72">
      <w:pPr>
        <w:pStyle w:val="PargrafodaLista"/>
        <w:numPr>
          <w:ilvl w:val="2"/>
          <w:numId w:val="2"/>
        </w:numPr>
        <w:ind w:left="0" w:firstLine="0"/>
        <w:rPr>
          <w:rFonts w:ascii="Arial" w:hAnsi="Arial" w:cs="Arial"/>
        </w:rPr>
      </w:pPr>
      <w:r w:rsidRPr="00E87F11">
        <w:rPr>
          <w:rFonts w:ascii="Arial" w:hAnsi="Arial" w:cs="Arial"/>
          <w:b/>
          <w:bCs/>
        </w:rPr>
        <w:t xml:space="preserve">Comprovação de vínculo, através de registro em carteira e /ou ficha de registro ou contrato de prestação de serviços acompanhado de ART/RRT ou Termos de Responsabilidade Técnica – TRT de cargo e função, entre o responsável técnico pela execução do objeto e a proponente. </w:t>
      </w:r>
    </w:p>
    <w:p w14:paraId="254EACF9" w14:textId="364E44E0" w:rsidR="00D97125" w:rsidRPr="00E87F11" w:rsidRDefault="00D97125" w:rsidP="00FB2E72">
      <w:pPr>
        <w:pStyle w:val="PargrafodaLista"/>
        <w:numPr>
          <w:ilvl w:val="3"/>
          <w:numId w:val="2"/>
        </w:numPr>
        <w:ind w:left="0" w:firstLine="0"/>
        <w:rPr>
          <w:rFonts w:ascii="Arial" w:hAnsi="Arial" w:cs="Arial"/>
        </w:rPr>
      </w:pPr>
      <w:r w:rsidRPr="00E87F11">
        <w:rPr>
          <w:rFonts w:ascii="Arial" w:hAnsi="Arial" w:cs="Arial"/>
          <w:b/>
          <w:bCs/>
        </w:rPr>
        <w:t>Para dirigente ou sócio de empresa, tal comprovação poderá ser feita através da cópia da ata da assembleia de sua investidura no cargo ou contrato social. É vedada, sob pena de inabilitação, a indicação de um mesmo técnico como responsável técnico por mais de um proponente.</w:t>
      </w:r>
    </w:p>
    <w:p w14:paraId="2EA7B037" w14:textId="56586B2B" w:rsidR="00F42D67" w:rsidRPr="00E87F11" w:rsidRDefault="00F42D67" w:rsidP="007A61A5">
      <w:pPr>
        <w:pStyle w:val="PargrafodaLista"/>
        <w:numPr>
          <w:ilvl w:val="1"/>
          <w:numId w:val="2"/>
        </w:numPr>
        <w:ind w:left="0" w:firstLine="0"/>
        <w:rPr>
          <w:rFonts w:ascii="Arial" w:hAnsi="Arial" w:cs="Arial"/>
        </w:rPr>
      </w:pPr>
      <w:r w:rsidRPr="00E87F11">
        <w:rPr>
          <w:rFonts w:ascii="Arial" w:hAnsi="Arial" w:cs="Arial"/>
        </w:rPr>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E87F11" w:rsidRDefault="00F42D67" w:rsidP="00F42D67">
      <w:pPr>
        <w:pStyle w:val="PargrafodaLista"/>
        <w:numPr>
          <w:ilvl w:val="1"/>
          <w:numId w:val="2"/>
        </w:numPr>
        <w:ind w:left="0" w:firstLine="0"/>
        <w:rPr>
          <w:rFonts w:ascii="Arial" w:hAnsi="Arial" w:cs="Arial"/>
        </w:rPr>
      </w:pPr>
      <w:r w:rsidRPr="00E87F11">
        <w:rPr>
          <w:rFonts w:ascii="Arial" w:hAnsi="Arial" w:cs="Arial"/>
        </w:rPr>
        <w:t>- Se for o caso, a empresa deverá apresentar comprovante da condição de ME/EPP.</w:t>
      </w:r>
    </w:p>
    <w:p w14:paraId="1CD44C8C" w14:textId="1A400284" w:rsidR="00CA5836" w:rsidRPr="00E87F11" w:rsidRDefault="00F42D67" w:rsidP="00AA7470">
      <w:pPr>
        <w:pStyle w:val="PargrafodaLista"/>
        <w:numPr>
          <w:ilvl w:val="1"/>
          <w:numId w:val="2"/>
        </w:numPr>
        <w:ind w:left="0" w:firstLine="0"/>
        <w:rPr>
          <w:rFonts w:ascii="Arial" w:hAnsi="Arial" w:cs="Arial"/>
        </w:rPr>
      </w:pPr>
      <w:r w:rsidRPr="00E87F11">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E87F11">
        <w:rPr>
          <w:rFonts w:ascii="Arial" w:hAnsi="Arial" w:cs="Arial"/>
        </w:rPr>
        <w:t xml:space="preserve">se for o caso, </w:t>
      </w:r>
      <w:r w:rsidRPr="00E87F11">
        <w:rPr>
          <w:rFonts w:ascii="Arial" w:hAnsi="Arial" w:cs="Arial"/>
        </w:rPr>
        <w:t xml:space="preserve">estando apto a usufruir dos benefícios previstos nos art. 42 a art. 49 da Lei Complementar Federal n.º 123, de 2006 (anexo </w:t>
      </w:r>
      <w:r w:rsidR="00A97AFB" w:rsidRPr="00E87F11">
        <w:rPr>
          <w:rFonts w:ascii="Arial" w:hAnsi="Arial" w:cs="Arial"/>
        </w:rPr>
        <w:t>V</w:t>
      </w:r>
      <w:r w:rsidRPr="00E87F11">
        <w:rPr>
          <w:rFonts w:ascii="Arial" w:hAnsi="Arial" w:cs="Arial"/>
        </w:rPr>
        <w:t>I)</w:t>
      </w:r>
      <w:r w:rsidR="004178FE" w:rsidRPr="00E87F11">
        <w:rPr>
          <w:rFonts w:ascii="Arial" w:hAnsi="Arial" w:cs="Arial"/>
        </w:rPr>
        <w:t>.</w:t>
      </w:r>
    </w:p>
    <w:p w14:paraId="64C5B5B0" w14:textId="77777777" w:rsidR="00D17F01" w:rsidRPr="00E87F11" w:rsidRDefault="00D17F01" w:rsidP="00D17F01">
      <w:pPr>
        <w:pStyle w:val="PargrafodaLista"/>
        <w:widowControl w:val="0"/>
        <w:numPr>
          <w:ilvl w:val="1"/>
          <w:numId w:val="2"/>
        </w:numPr>
        <w:tabs>
          <w:tab w:val="left" w:pos="709"/>
          <w:tab w:val="left" w:pos="1205"/>
        </w:tabs>
        <w:ind w:left="0" w:firstLine="0"/>
        <w:rPr>
          <w:rFonts w:ascii="Arial" w:hAnsi="Arial" w:cs="Arial"/>
        </w:rPr>
      </w:pPr>
      <w:r w:rsidRPr="00E87F11">
        <w:rPr>
          <w:rFonts w:ascii="Arial" w:hAnsi="Arial" w:cs="Arial"/>
        </w:rPr>
        <w:t xml:space="preserve">No momento da sessão, o agente de contratação realizará consulta aos cadastros:“ Impedidos de licitar”, no Tribunal de Contas do Paraná, através do link: </w:t>
      </w:r>
      <w:hyperlink r:id="rId18" w:history="1">
        <w:r w:rsidRPr="00E87F11">
          <w:rPr>
            <w:rStyle w:val="Hyperlink"/>
            <w:rFonts w:ascii="Arial" w:hAnsi="Arial" w:cs="Arial"/>
            <w:u w:val="none"/>
          </w:rPr>
          <w:t>https://crcap.tce.pr.gov.br/ConsultarImpedidos.aspx</w:t>
        </w:r>
      </w:hyperlink>
      <w:r w:rsidRPr="00E87F11">
        <w:rPr>
          <w:rFonts w:ascii="Arial" w:hAnsi="Arial" w:cs="Arial"/>
        </w:rPr>
        <w:t xml:space="preserve">, e no Sistema Integrado de Registro do CEIS/CNEP, através do link: </w:t>
      </w:r>
      <w:hyperlink r:id="rId19" w:history="1">
        <w:r w:rsidRPr="00E87F11">
          <w:rPr>
            <w:rStyle w:val="Hyperlink"/>
            <w:rFonts w:ascii="Arial" w:hAnsi="Arial" w:cs="Arial"/>
            <w:u w:val="none"/>
          </w:rPr>
          <w:t>https://certidoes.cgu.gov.br/</w:t>
        </w:r>
      </w:hyperlink>
      <w:r w:rsidRPr="00E87F11">
        <w:rPr>
          <w:rFonts w:ascii="Arial" w:hAnsi="Arial" w:cs="Arial"/>
        </w:rPr>
        <w:t xml:space="preserve"> atendendo a Lei Nº 12.846,</w:t>
      </w:r>
      <w:r w:rsidRPr="00E87F11">
        <w:rPr>
          <w:rFonts w:ascii="Arial" w:hAnsi="Arial" w:cs="Arial"/>
          <w:spacing w:val="-57"/>
        </w:rPr>
        <w:t xml:space="preserve"> </w:t>
      </w:r>
      <w:r w:rsidRPr="00E87F11">
        <w:rPr>
          <w:rFonts w:ascii="Arial" w:hAnsi="Arial" w:cs="Arial"/>
        </w:rPr>
        <w:t>de</w:t>
      </w:r>
      <w:r w:rsidRPr="00E87F11">
        <w:rPr>
          <w:rFonts w:ascii="Arial" w:hAnsi="Arial" w:cs="Arial"/>
          <w:spacing w:val="-1"/>
        </w:rPr>
        <w:t xml:space="preserve"> </w:t>
      </w:r>
      <w:r w:rsidRPr="00E87F11">
        <w:rPr>
          <w:rFonts w:ascii="Arial" w:hAnsi="Arial" w:cs="Arial"/>
        </w:rPr>
        <w:t>1º de</w:t>
      </w:r>
      <w:r w:rsidRPr="00E87F11">
        <w:rPr>
          <w:rFonts w:ascii="Arial" w:hAnsi="Arial" w:cs="Arial"/>
          <w:spacing w:val="-3"/>
        </w:rPr>
        <w:t xml:space="preserve"> </w:t>
      </w:r>
      <w:r w:rsidRPr="00E87F11">
        <w:rPr>
          <w:rFonts w:ascii="Arial" w:hAnsi="Arial" w:cs="Arial"/>
        </w:rPr>
        <w:t>agosto</w:t>
      </w:r>
      <w:r w:rsidRPr="00E87F11">
        <w:rPr>
          <w:rFonts w:ascii="Arial" w:hAnsi="Arial" w:cs="Arial"/>
          <w:spacing w:val="2"/>
        </w:rPr>
        <w:t xml:space="preserve"> </w:t>
      </w:r>
      <w:r w:rsidRPr="00E87F11">
        <w:rPr>
          <w:rFonts w:ascii="Arial" w:hAnsi="Arial" w:cs="Arial"/>
        </w:rPr>
        <w:t>de</w:t>
      </w:r>
      <w:r w:rsidRPr="00E87F11">
        <w:rPr>
          <w:rFonts w:ascii="Arial" w:hAnsi="Arial" w:cs="Arial"/>
          <w:spacing w:val="-3"/>
        </w:rPr>
        <w:t xml:space="preserve"> </w:t>
      </w:r>
      <w:r w:rsidRPr="00E87F11">
        <w:rPr>
          <w:rFonts w:ascii="Arial" w:hAnsi="Arial" w:cs="Arial"/>
        </w:rPr>
        <w:t xml:space="preserve">2013, sendo estes também itens </w:t>
      </w:r>
      <w:proofErr w:type="spellStart"/>
      <w:r w:rsidRPr="00E87F11">
        <w:rPr>
          <w:rFonts w:ascii="Arial" w:hAnsi="Arial" w:cs="Arial"/>
        </w:rPr>
        <w:t>habilitatórios</w:t>
      </w:r>
      <w:proofErr w:type="spellEnd"/>
      <w:r w:rsidRPr="00E87F11">
        <w:rPr>
          <w:rFonts w:ascii="Arial" w:hAnsi="Arial" w:cs="Arial"/>
        </w:rPr>
        <w:t>.</w:t>
      </w:r>
    </w:p>
    <w:p w14:paraId="01EE940C" w14:textId="77777777" w:rsidR="00FC3DCF" w:rsidRPr="00E87F11" w:rsidRDefault="00FC3DCF" w:rsidP="00AA7470">
      <w:pPr>
        <w:pStyle w:val="PargrafodaLista"/>
        <w:ind w:left="0"/>
        <w:rPr>
          <w:rFonts w:ascii="Arial" w:hAnsi="Arial" w:cs="Arial"/>
        </w:rPr>
      </w:pPr>
    </w:p>
    <w:p w14:paraId="41F27193" w14:textId="7BF1FEBC" w:rsidR="00043621" w:rsidRPr="00E87F11" w:rsidRDefault="00761A85" w:rsidP="00C122D1">
      <w:pPr>
        <w:pStyle w:val="PargrafodaLista"/>
        <w:numPr>
          <w:ilvl w:val="0"/>
          <w:numId w:val="2"/>
        </w:numPr>
        <w:ind w:left="0" w:firstLine="0"/>
        <w:rPr>
          <w:rFonts w:ascii="Arial" w:hAnsi="Arial" w:cs="Arial"/>
          <w:b/>
          <w:bCs/>
        </w:rPr>
      </w:pPr>
      <w:r w:rsidRPr="00E87F11">
        <w:rPr>
          <w:rFonts w:ascii="Arial" w:hAnsi="Arial" w:cs="Arial"/>
          <w:b/>
          <w:bCs/>
        </w:rPr>
        <w:t>- DISPOSIÇÕES GERAIS SOBRE DOCUMENTAÇÃO</w:t>
      </w:r>
    </w:p>
    <w:p w14:paraId="67385B99" w14:textId="430A51B7" w:rsidR="002C2B3D" w:rsidRPr="00E87F11" w:rsidRDefault="00761A85" w:rsidP="00C122D1">
      <w:pPr>
        <w:pStyle w:val="PargrafodaLista"/>
        <w:numPr>
          <w:ilvl w:val="2"/>
          <w:numId w:val="2"/>
        </w:numPr>
        <w:tabs>
          <w:tab w:val="left" w:pos="284"/>
          <w:tab w:val="left" w:pos="567"/>
          <w:tab w:val="left" w:pos="851"/>
        </w:tabs>
        <w:ind w:left="0" w:firstLine="0"/>
        <w:rPr>
          <w:rFonts w:ascii="Arial" w:hAnsi="Arial" w:cs="Arial"/>
        </w:rPr>
      </w:pPr>
      <w:bookmarkStart w:id="22" w:name="_Hlk159503580"/>
      <w:r w:rsidRPr="00E87F11">
        <w:rPr>
          <w:rFonts w:ascii="Arial" w:hAnsi="Arial" w:cs="Arial"/>
        </w:rPr>
        <w:t xml:space="preserve">- </w:t>
      </w:r>
      <w:bookmarkEnd w:id="22"/>
      <w:r w:rsidR="002C2B3D" w:rsidRPr="00E87F11">
        <w:rPr>
          <w:rFonts w:ascii="Arial" w:hAnsi="Arial" w:cs="Arial"/>
        </w:rPr>
        <w:t>Na hipótese do item 1</w:t>
      </w:r>
      <w:r w:rsidR="002D3926" w:rsidRPr="00E87F11">
        <w:rPr>
          <w:rFonts w:ascii="Arial" w:hAnsi="Arial" w:cs="Arial"/>
        </w:rPr>
        <w:t>3</w:t>
      </w:r>
      <w:r w:rsidR="002C2B3D" w:rsidRPr="00E87F11">
        <w:rPr>
          <w:rFonts w:ascii="Arial" w:hAnsi="Arial" w:cs="Arial"/>
        </w:rPr>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Eventuais informações/certidões vencidas no registro cadastral deverão ser supridas pela apresentação do respectivo documento atualizado.</w:t>
      </w:r>
    </w:p>
    <w:p w14:paraId="541FE75E" w14:textId="50FCFC10"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E87F11">
        <w:rPr>
          <w:rFonts w:ascii="Arial" w:hAnsi="Arial" w:cs="Arial"/>
        </w:rPr>
        <w:t xml:space="preserve"> e da Lei 14.133/2021.</w:t>
      </w:r>
    </w:p>
    <w:p w14:paraId="66FBEBC5" w14:textId="34DCAE59" w:rsidR="002C2B3D" w:rsidRPr="00E87F11" w:rsidRDefault="002C2B3D" w:rsidP="002C2B3D">
      <w:pPr>
        <w:pStyle w:val="PargrafodaLista"/>
        <w:numPr>
          <w:ilvl w:val="2"/>
          <w:numId w:val="2"/>
        </w:numPr>
        <w:tabs>
          <w:tab w:val="left" w:pos="284"/>
          <w:tab w:val="left" w:pos="567"/>
          <w:tab w:val="left" w:pos="851"/>
        </w:tabs>
        <w:ind w:left="0" w:firstLine="0"/>
        <w:rPr>
          <w:rFonts w:ascii="Arial" w:hAnsi="Arial" w:cs="Arial"/>
        </w:rPr>
      </w:pPr>
      <w:r w:rsidRPr="00E87F11">
        <w:rPr>
          <w:rFonts w:ascii="Arial" w:hAnsi="Arial" w:cs="Arial"/>
        </w:rPr>
        <w:t>– Adicionalmente aos documentos de habilitação exigidos, o(a) Agente de Contratação poderá solicitar catálogos técnicos,</w:t>
      </w:r>
      <w:r w:rsidR="005135EB" w:rsidRPr="00E87F11">
        <w:rPr>
          <w:rFonts w:ascii="Arial" w:hAnsi="Arial" w:cs="Arial"/>
        </w:rPr>
        <w:t xml:space="preserve"> folders, </w:t>
      </w:r>
      <w:r w:rsidRPr="00E87F11">
        <w:rPr>
          <w:rFonts w:ascii="Arial" w:hAnsi="Arial" w:cs="Arial"/>
        </w:rPr>
        <w:t>documentos comprovatórios ou complementares que julgar pertinente para verificação da aceitabilidade da proposta ou habilitação.</w:t>
      </w:r>
    </w:p>
    <w:p w14:paraId="506A6716" w14:textId="6990D09C" w:rsidR="00043621" w:rsidRPr="00E87F11" w:rsidRDefault="00761A85" w:rsidP="002C2B3D">
      <w:pPr>
        <w:pStyle w:val="PargrafodaLista"/>
        <w:tabs>
          <w:tab w:val="left" w:pos="284"/>
          <w:tab w:val="left" w:pos="567"/>
          <w:tab w:val="left" w:pos="851"/>
        </w:tabs>
        <w:ind w:left="0"/>
        <w:rPr>
          <w:rFonts w:ascii="Arial" w:hAnsi="Arial" w:cs="Arial"/>
        </w:rPr>
      </w:pPr>
      <w:r w:rsidRPr="00E87F11">
        <w:rPr>
          <w:rFonts w:ascii="Arial" w:hAnsi="Arial" w:cs="Arial"/>
        </w:rPr>
        <w:t> </w:t>
      </w:r>
    </w:p>
    <w:p w14:paraId="1D01A451" w14:textId="24327A3F" w:rsidR="00043621" w:rsidRPr="00E87F11" w:rsidRDefault="00761A85" w:rsidP="00A541E2">
      <w:pPr>
        <w:pStyle w:val="PargrafodaLista"/>
        <w:numPr>
          <w:ilvl w:val="0"/>
          <w:numId w:val="2"/>
        </w:numPr>
        <w:ind w:left="0" w:firstLine="0"/>
        <w:rPr>
          <w:rFonts w:ascii="Arial" w:hAnsi="Arial" w:cs="Arial"/>
          <w:b/>
          <w:bCs/>
        </w:rPr>
      </w:pPr>
      <w:r w:rsidRPr="00E87F11">
        <w:rPr>
          <w:rFonts w:ascii="Arial" w:hAnsi="Arial" w:cs="Arial"/>
          <w:b/>
          <w:bCs/>
        </w:rPr>
        <w:t>- DA ABERTURA DA SESSÃO, CLASSIFICAÇÃO DAS PROPOSTAS E FORMULAÇÃO DE LANCES</w:t>
      </w:r>
    </w:p>
    <w:p w14:paraId="42096B2D" w14:textId="3630483D" w:rsidR="00A91785" w:rsidRPr="00E87F11" w:rsidRDefault="00761A85" w:rsidP="00094568">
      <w:pPr>
        <w:pStyle w:val="PargrafodaLista"/>
        <w:numPr>
          <w:ilvl w:val="1"/>
          <w:numId w:val="2"/>
        </w:numPr>
        <w:ind w:left="0" w:firstLine="0"/>
        <w:rPr>
          <w:rFonts w:ascii="Arial" w:hAnsi="Arial" w:cs="Arial"/>
        </w:rPr>
      </w:pPr>
      <w:r w:rsidRPr="00E87F11">
        <w:rPr>
          <w:rFonts w:ascii="Arial" w:hAnsi="Arial" w:cs="Arial"/>
        </w:rPr>
        <w:t xml:space="preserve">- </w:t>
      </w:r>
      <w:r w:rsidR="00A91785" w:rsidRPr="00E87F11">
        <w:rPr>
          <w:rFonts w:ascii="Arial" w:hAnsi="Arial" w:cs="Arial"/>
        </w:rPr>
        <w:t>A abertura da presente licitação dar-se-á em sessão pública, por meio de sistema eletrônico, na data, horário e local indicados neste Edital.</w:t>
      </w:r>
    </w:p>
    <w:p w14:paraId="7E61741C" w14:textId="008BF525"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sistema ordenará automaticamente as propostas, sendo que somente estas participarão da fase de lances.</w:t>
      </w:r>
    </w:p>
    <w:p w14:paraId="7BB06369"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sistema disponibilizará campo próprio para troca de mensagens entre o(a) Agente de Contratação (a) e os licitantes.</w:t>
      </w:r>
    </w:p>
    <w:p w14:paraId="38E29C1F" w14:textId="77777777"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É dever do licitante o acompanhamento das mensagens, informações e solicitações realizadas através do chat no sistema de pregão eletrônico.</w:t>
      </w:r>
    </w:p>
    <w:p w14:paraId="688C172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6161B884" w14:textId="06718F76"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O lance deverá ser ofertado</w:t>
      </w:r>
      <w:r w:rsidR="00B049F7" w:rsidRPr="00E87F11">
        <w:rPr>
          <w:rFonts w:ascii="Arial" w:hAnsi="Arial" w:cs="Arial"/>
        </w:rPr>
        <w:t xml:space="preserve"> por item dentro do lote e</w:t>
      </w:r>
      <w:r w:rsidRPr="00E87F11">
        <w:rPr>
          <w:rFonts w:ascii="Arial" w:hAnsi="Arial" w:cs="Arial"/>
        </w:rPr>
        <w:t xml:space="preserve"> de acordo com o critério de disputa fixado neste Edital.</w:t>
      </w:r>
    </w:p>
    <w:p w14:paraId="7CF08F5E" w14:textId="77777777" w:rsidR="00A91785" w:rsidRPr="00E87F11" w:rsidRDefault="00A91785" w:rsidP="00A91785">
      <w:pPr>
        <w:pStyle w:val="PargrafodaLista"/>
        <w:numPr>
          <w:ilvl w:val="2"/>
          <w:numId w:val="2"/>
        </w:numPr>
        <w:ind w:left="0" w:firstLine="0"/>
        <w:rPr>
          <w:rFonts w:ascii="Arial" w:hAnsi="Arial" w:cs="Arial"/>
        </w:rPr>
      </w:pPr>
      <w:r w:rsidRPr="00E87F11">
        <w:rPr>
          <w:rFonts w:ascii="Arial" w:hAnsi="Arial" w:cs="Arial"/>
        </w:rPr>
        <w:t>- O intervalo mínimo de diferença de valores é de R$_____ (_____) entre os lances, o qual incidirá tanto em relação aos lances intermediários quanto em relação ao lance ofertado nos últimos dois minutos do período de duração da sessão pública.</w:t>
      </w:r>
    </w:p>
    <w:p w14:paraId="33B90D2C" w14:textId="53746C9B"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Os licitantes poderão oferecer lances sucessivos, observando o horário fixado para abertura da sessão e as regras estabelecidas n</w:t>
      </w:r>
      <w:r w:rsidR="00EF77CD" w:rsidRPr="00E87F11">
        <w:rPr>
          <w:rFonts w:ascii="Arial" w:hAnsi="Arial" w:cs="Arial"/>
        </w:rPr>
        <w:t>este</w:t>
      </w:r>
      <w:r w:rsidRPr="00E87F11">
        <w:rPr>
          <w:rFonts w:ascii="Arial" w:hAnsi="Arial" w:cs="Arial"/>
        </w:rPr>
        <w:t xml:space="preserve"> Edital.</w:t>
      </w:r>
    </w:p>
    <w:p w14:paraId="5D3B2CEC"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 licitante somente poderá oferecer lance de valor inferior ou percentual de desconto superior ao último por ele ofertado e registrado pelo sistema.</w:t>
      </w:r>
    </w:p>
    <w:p w14:paraId="42372EB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Será adotado para o envio de lances no pregão eletrônico o modo de disputa “</w:t>
      </w:r>
      <w:r w:rsidRPr="00E87F11">
        <w:rPr>
          <w:rFonts w:ascii="Arial" w:hAnsi="Arial" w:cs="Arial"/>
          <w:b/>
          <w:bCs/>
        </w:rPr>
        <w:t>ABERTO</w:t>
      </w:r>
      <w:r w:rsidRPr="00E87F11">
        <w:rPr>
          <w:rFonts w:ascii="Arial" w:hAnsi="Arial" w:cs="Arial"/>
        </w:rPr>
        <w:t>”, em que os licitantes apresentarão lances públicos e sucessivos, com prorrogações.</w:t>
      </w:r>
    </w:p>
    <w:p w14:paraId="5A07887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6E0BAF6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5154B84A"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Não havendo novos lances na forma estabelecida nos itens anteriores, a sessão pública encerrar-se-á automaticamente.</w:t>
      </w:r>
    </w:p>
    <w:p w14:paraId="334C8B0C" w14:textId="50E05973" w:rsidR="00A91785" w:rsidRPr="00E87F11" w:rsidRDefault="00A91785" w:rsidP="00B02687">
      <w:pPr>
        <w:pStyle w:val="PargrafodaLista"/>
        <w:numPr>
          <w:ilvl w:val="1"/>
          <w:numId w:val="2"/>
        </w:numPr>
        <w:ind w:left="0" w:firstLine="0"/>
        <w:rPr>
          <w:rFonts w:ascii="Arial" w:hAnsi="Arial" w:cs="Arial"/>
        </w:rPr>
      </w:pPr>
      <w:r w:rsidRPr="00E87F1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1A7F217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Durante o transcurso da sessão pública, os licitantes serão informados, em tempo real, do valor do menor lance registrado (ou maior desconto), vedada a identificação do licitante.</w:t>
      </w:r>
    </w:p>
    <w:p w14:paraId="1A332DA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No caso de desconexão com o(a) Agente de Contratação, no decorrer da etapa competitiva do Pregão, o sistema eletrônico poderá permanecer acessível aos licitantes para a recepção dos lances.</w:t>
      </w:r>
    </w:p>
    <w:p w14:paraId="386BBA62"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17DA2376"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Caso o licitante não apresente lances, concorrerá com o valor de sua proposta.</w:t>
      </w:r>
    </w:p>
    <w:p w14:paraId="268F21E3"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E87F11">
        <w:rPr>
          <w:rFonts w:ascii="Arial" w:hAnsi="Arial" w:cs="Arial"/>
        </w:rPr>
        <w:t>arts</w:t>
      </w:r>
      <w:proofErr w:type="spellEnd"/>
      <w:r w:rsidRPr="00E87F11">
        <w:rPr>
          <w:rFonts w:ascii="Arial" w:hAnsi="Arial" w:cs="Arial"/>
        </w:rPr>
        <w:t>. 44 e 45 da Lei Complementar Federal n.º 123/2006.</w:t>
      </w:r>
    </w:p>
    <w:p w14:paraId="5C13C7E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DE89280"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E49316F"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Caso a microempresa, a empresa de pequeno porte ou </w:t>
      </w:r>
      <w:proofErr w:type="spellStart"/>
      <w:r w:rsidRPr="00E87F11">
        <w:rPr>
          <w:rFonts w:ascii="Arial" w:hAnsi="Arial" w:cs="Arial"/>
        </w:rPr>
        <w:t>o</w:t>
      </w:r>
      <w:proofErr w:type="spellEnd"/>
      <w:r w:rsidRPr="00E87F11">
        <w:rPr>
          <w:rFonts w:ascii="Arial" w:hAnsi="Arial" w:cs="Arial"/>
        </w:rPr>
        <w:t xml:space="preserve"> microempreendedor individual melhor classificado desista ou não se manifeste no prazo estabelecido, serão convocadas as demais </w:t>
      </w:r>
      <w:r w:rsidRPr="00E87F11">
        <w:rPr>
          <w:rFonts w:ascii="Arial" w:hAnsi="Arial" w:cs="Arial"/>
        </w:rPr>
        <w:lastRenderedPageBreak/>
        <w:t>licitantes na condição de ME, EPP ou MEI que se encontrem naquele intervalo de 5% (cinco por cento), na ordem de classificação, para o exercício do mesmo direito, no prazo estabelecido no subitem anterior.</w:t>
      </w:r>
    </w:p>
    <w:p w14:paraId="38FA4FC2" w14:textId="07378DB3"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005477C0" w:rsidRPr="00E87F11">
        <w:rPr>
          <w:rFonts w:ascii="Arial" w:hAnsi="Arial" w:cs="Arial"/>
        </w:rPr>
        <w:t>Comprasgov</w:t>
      </w:r>
      <w:proofErr w:type="spellEnd"/>
      <w:r w:rsidR="005477C0" w:rsidRPr="00E87F11">
        <w:rPr>
          <w:rFonts w:ascii="Arial" w:hAnsi="Arial" w:cs="Arial"/>
        </w:rPr>
        <w:t xml:space="preserve"> </w:t>
      </w:r>
      <w:r w:rsidRPr="00E87F11">
        <w:rPr>
          <w:rFonts w:ascii="Arial" w:hAnsi="Arial" w:cs="Arial"/>
        </w:rPr>
        <w:t>realizará sorteio entre elas para que se identifique aquela que primeiro poderá apresentar melhor oferta.</w:t>
      </w:r>
    </w:p>
    <w:p w14:paraId="2AE6673B"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Havendo eventual empate entre propostas ou lances, o critério de desempate será aquele previsto no art. 60 da Lei n.º 14.133/2021.</w:t>
      </w:r>
    </w:p>
    <w:p w14:paraId="64130B56" w14:textId="2CA9452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Persistindo o empate, a proposta vencedora será sorteada dentre as propostas ou os lances empatados.</w:t>
      </w:r>
    </w:p>
    <w:p w14:paraId="49A6D854"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20C5F28C" w14:textId="77777777" w:rsidR="00A91785" w:rsidRPr="00E87F11" w:rsidRDefault="00A91785" w:rsidP="00A91785">
      <w:pPr>
        <w:pStyle w:val="PargrafodaLista"/>
        <w:numPr>
          <w:ilvl w:val="2"/>
          <w:numId w:val="2"/>
        </w:numPr>
        <w:tabs>
          <w:tab w:val="left" w:pos="851"/>
        </w:tabs>
        <w:ind w:left="0" w:firstLine="0"/>
        <w:rPr>
          <w:rFonts w:ascii="Arial" w:hAnsi="Arial" w:cs="Arial"/>
        </w:rPr>
      </w:pPr>
      <w:r w:rsidRPr="00E87F11">
        <w:rPr>
          <w:rFonts w:ascii="Arial" w:hAnsi="Arial" w:cs="Arial"/>
        </w:rPr>
        <w:t>- A negociação será realizada por meio do sistema, podendo ser acompanhada pelos demais licitantes.</w:t>
      </w:r>
    </w:p>
    <w:p w14:paraId="64F6AB24" w14:textId="77777777" w:rsidR="00A91785" w:rsidRPr="00E87F11" w:rsidRDefault="00A91785" w:rsidP="00A91785">
      <w:pPr>
        <w:pStyle w:val="PargrafodaLista"/>
        <w:numPr>
          <w:ilvl w:val="2"/>
          <w:numId w:val="2"/>
        </w:numPr>
        <w:tabs>
          <w:tab w:val="left" w:pos="851"/>
        </w:tabs>
        <w:ind w:left="0" w:firstLine="0"/>
        <w:rPr>
          <w:rFonts w:ascii="Arial" w:hAnsi="Arial" w:cs="Arial"/>
        </w:rPr>
      </w:pPr>
      <w:r w:rsidRPr="00E87F11">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66106C74" w14:textId="426EC78E"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xml:space="preserve">- É facultado ao(a) Agente de Contratação/pregoeiro prorrogar o prazo estabelecido, a partir de solicitação fundamentada feita no chat pelo licitante, antes de findo o prazo previsto no item </w:t>
      </w:r>
      <w:r w:rsidR="005D5FD3" w:rsidRPr="00E87F11">
        <w:rPr>
          <w:rFonts w:ascii="Arial" w:hAnsi="Arial" w:cs="Arial"/>
        </w:rPr>
        <w:t>anterior.</w:t>
      </w:r>
    </w:p>
    <w:p w14:paraId="1F1D78F5"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Após a negociação do preço, o(a) Agente de Contratação/pregoeiro iniciará a fase de aceitação e julgamento da proposta.</w:t>
      </w:r>
    </w:p>
    <w:p w14:paraId="48B6082D" w14:textId="77777777" w:rsidR="00A91785" w:rsidRPr="00E87F11" w:rsidRDefault="00A91785" w:rsidP="00A91785">
      <w:pPr>
        <w:pStyle w:val="PargrafodaLista"/>
        <w:numPr>
          <w:ilvl w:val="1"/>
          <w:numId w:val="2"/>
        </w:numPr>
        <w:ind w:left="0" w:firstLine="0"/>
        <w:rPr>
          <w:rFonts w:ascii="Arial" w:hAnsi="Arial" w:cs="Arial"/>
        </w:rPr>
      </w:pPr>
      <w:r w:rsidRPr="00E87F1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0A647088" w:rsidR="00043621" w:rsidRPr="00E87F11" w:rsidRDefault="00761A85" w:rsidP="00A91785">
      <w:pPr>
        <w:pStyle w:val="PargrafodaLista"/>
        <w:ind w:left="0"/>
        <w:rPr>
          <w:rFonts w:ascii="Arial" w:hAnsi="Arial" w:cs="Arial"/>
        </w:rPr>
      </w:pPr>
      <w:r w:rsidRPr="00E87F11">
        <w:rPr>
          <w:rFonts w:ascii="Arial" w:hAnsi="Arial" w:cs="Arial"/>
        </w:rPr>
        <w:t> </w:t>
      </w:r>
    </w:p>
    <w:p w14:paraId="21D69F03" w14:textId="4B7336EC" w:rsidR="00043621" w:rsidRPr="00E87F11" w:rsidRDefault="00761A85" w:rsidP="008554C3">
      <w:pPr>
        <w:pStyle w:val="PargrafodaLista"/>
        <w:numPr>
          <w:ilvl w:val="0"/>
          <w:numId w:val="2"/>
        </w:numPr>
        <w:ind w:left="0" w:firstLine="0"/>
        <w:rPr>
          <w:rFonts w:ascii="Arial" w:hAnsi="Arial" w:cs="Arial"/>
          <w:b/>
          <w:bCs/>
        </w:rPr>
      </w:pPr>
      <w:r w:rsidRPr="00E87F11">
        <w:rPr>
          <w:rFonts w:ascii="Arial" w:hAnsi="Arial" w:cs="Arial"/>
          <w:b/>
          <w:bCs/>
        </w:rPr>
        <w:t>– DA ACEITABILIDADE DA PROPOSTA VENCEDORA</w:t>
      </w:r>
    </w:p>
    <w:p w14:paraId="253CE7AA" w14:textId="6CB00519" w:rsidR="0010315B" w:rsidRPr="00E87F11" w:rsidRDefault="00761A85" w:rsidP="0010315B">
      <w:pPr>
        <w:pStyle w:val="PargrafodaLista"/>
        <w:numPr>
          <w:ilvl w:val="1"/>
          <w:numId w:val="2"/>
        </w:numPr>
        <w:ind w:left="0" w:firstLine="0"/>
        <w:rPr>
          <w:rFonts w:ascii="Arial" w:hAnsi="Arial" w:cs="Arial"/>
        </w:rPr>
      </w:pPr>
      <w:r w:rsidRPr="00E87F11">
        <w:rPr>
          <w:rFonts w:ascii="Arial" w:hAnsi="Arial" w:cs="Arial"/>
        </w:rPr>
        <w:t xml:space="preserve">- </w:t>
      </w:r>
      <w:bookmarkStart w:id="23" w:name="_Hlk159508439"/>
      <w:r w:rsidRPr="00E87F11">
        <w:rPr>
          <w:rFonts w:ascii="Arial" w:hAnsi="Arial" w:cs="Arial"/>
        </w:rPr>
        <w:t>Encerrada a etapa de negociação, o(a) Agente de Contratação</w:t>
      </w:r>
      <w:r w:rsidR="008428EE" w:rsidRPr="00E87F11">
        <w:rPr>
          <w:rFonts w:ascii="Arial" w:hAnsi="Arial" w:cs="Arial"/>
        </w:rPr>
        <w:t>/pregoeiro</w:t>
      </w:r>
      <w:r w:rsidRPr="00E87F11">
        <w:rPr>
          <w:rFonts w:ascii="Arial" w:hAnsi="Arial" w:cs="Arial"/>
        </w:rPr>
        <w:t xml:space="preserve"> examinará a proposta classificada em primeiro lugar quanto à adequação ao objeto e à compatibilidade do preço em relação ao máximo estipulado para contratação neste Edital e em seus anexos</w:t>
      </w:r>
      <w:r w:rsidR="008554C3" w:rsidRPr="00E87F11">
        <w:rPr>
          <w:rFonts w:ascii="Arial" w:hAnsi="Arial" w:cs="Arial"/>
        </w:rPr>
        <w:t xml:space="preserve">, </w:t>
      </w:r>
      <w:r w:rsidR="008554C3" w:rsidRPr="00E87F11">
        <w:rPr>
          <w:rFonts w:ascii="Arial" w:eastAsia="Times New Roman" w:hAnsi="Arial" w:cs="Arial"/>
          <w:color w:val="000000"/>
        </w:rPr>
        <w:t>observado o disposto no parágrafo único do art. 7º e no § 9º do art. 26 do Decreto n.º 10.024/2019</w:t>
      </w:r>
      <w:r w:rsidRPr="00E87F11">
        <w:rPr>
          <w:rFonts w:ascii="Arial" w:hAnsi="Arial" w:cs="Arial"/>
        </w:rPr>
        <w:t>.</w:t>
      </w:r>
    </w:p>
    <w:p w14:paraId="25B7F906" w14:textId="77777777" w:rsidR="0010315B" w:rsidRPr="00E87F11" w:rsidRDefault="00761A85" w:rsidP="0010315B">
      <w:pPr>
        <w:pStyle w:val="PargrafodaLista"/>
        <w:numPr>
          <w:ilvl w:val="1"/>
          <w:numId w:val="2"/>
        </w:numPr>
        <w:ind w:left="0" w:firstLine="0"/>
        <w:rPr>
          <w:rFonts w:ascii="Arial" w:hAnsi="Arial" w:cs="Arial"/>
        </w:rPr>
      </w:pPr>
      <w:r w:rsidRPr="00E87F11">
        <w:rPr>
          <w:rFonts w:ascii="Arial" w:hAnsi="Arial" w:cs="Arial"/>
        </w:rPr>
        <w:t xml:space="preserve">- Será desclassificada a proposta, ou o lance vencedor, que apresentar preço final superior ao(s) preço(s) máximo(s) fixado(s), </w:t>
      </w:r>
      <w:r w:rsidR="0010315B" w:rsidRPr="00E87F11">
        <w:rPr>
          <w:rFonts w:ascii="Arial" w:hAnsi="Arial" w:cs="Arial"/>
        </w:rPr>
        <w:t xml:space="preserve">de acordo com o Acórdão nº 1455/2018 -TCU – Plenário ou que apresentar preço manifestamente inexequível. </w:t>
      </w:r>
    </w:p>
    <w:p w14:paraId="2DD07549" w14:textId="7A54E3E6" w:rsidR="00C62856" w:rsidRPr="00E87F11" w:rsidRDefault="00C62856" w:rsidP="0010315B">
      <w:pPr>
        <w:pStyle w:val="PargrafodaLista"/>
        <w:numPr>
          <w:ilvl w:val="1"/>
          <w:numId w:val="2"/>
        </w:numPr>
        <w:ind w:left="0" w:firstLine="0"/>
        <w:rPr>
          <w:rFonts w:ascii="Arial" w:hAnsi="Arial" w:cs="Arial"/>
        </w:rPr>
      </w:pPr>
      <w:r w:rsidRPr="00E87F11">
        <w:rPr>
          <w:rFonts w:ascii="Arial" w:hAnsi="Arial" w:cs="Arial"/>
        </w:rPr>
        <w:t xml:space="preserve">O valor da proposta mencionada no item anterior refere-se ao valor do item. </w:t>
      </w:r>
    </w:p>
    <w:p w14:paraId="71C9AFF7" w14:textId="77777777" w:rsidR="00032153" w:rsidRPr="00E87F11"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 xml:space="preserve">- </w:t>
      </w:r>
      <w:r w:rsidR="00032153" w:rsidRPr="00E87F11">
        <w:rPr>
          <w:rFonts w:ascii="Arial" w:hAnsi="Arial" w:cs="Arial"/>
          <w:sz w:val="22"/>
          <w:szCs w:val="22"/>
        </w:rPr>
        <w:t xml:space="preserve">Considera-se indícios de inexequibilidade a proposta que apresente preços global ou unitários </w:t>
      </w:r>
      <w:r w:rsidR="00032153" w:rsidRPr="00E87F1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E87F1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E87F11"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E87F11"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 xml:space="preserve">I - </w:t>
      </w:r>
      <w:proofErr w:type="gramStart"/>
      <w:r w:rsidRPr="00E87F11">
        <w:rPr>
          <w:rFonts w:ascii="Arial" w:hAnsi="Arial" w:cs="Arial"/>
          <w:sz w:val="22"/>
          <w:szCs w:val="22"/>
        </w:rPr>
        <w:t>que</w:t>
      </w:r>
      <w:proofErr w:type="gramEnd"/>
      <w:r w:rsidRPr="00E87F11">
        <w:rPr>
          <w:rFonts w:ascii="Arial" w:hAnsi="Arial" w:cs="Arial"/>
          <w:sz w:val="22"/>
          <w:szCs w:val="22"/>
        </w:rPr>
        <w:t xml:space="preserve"> o custo do licitante ultrapassa o valor da proposta; e</w:t>
      </w:r>
    </w:p>
    <w:p w14:paraId="655A92FA" w14:textId="77777777" w:rsidR="00032153" w:rsidRPr="00E87F11" w:rsidRDefault="00032153" w:rsidP="00FB4E0F">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E87F11">
        <w:rPr>
          <w:rFonts w:ascii="Arial" w:hAnsi="Arial" w:cs="Arial"/>
          <w:sz w:val="22"/>
          <w:szCs w:val="22"/>
        </w:rPr>
        <w:t xml:space="preserve">II - </w:t>
      </w:r>
      <w:proofErr w:type="gramStart"/>
      <w:r w:rsidRPr="00E87F11">
        <w:rPr>
          <w:rFonts w:ascii="Arial" w:hAnsi="Arial" w:cs="Arial"/>
          <w:sz w:val="22"/>
          <w:szCs w:val="22"/>
        </w:rPr>
        <w:t>inexistirem</w:t>
      </w:r>
      <w:proofErr w:type="gramEnd"/>
      <w:r w:rsidRPr="00E87F11">
        <w:rPr>
          <w:rFonts w:ascii="Arial" w:hAnsi="Arial" w:cs="Arial"/>
          <w:sz w:val="22"/>
          <w:szCs w:val="22"/>
        </w:rPr>
        <w:t xml:space="preserve"> custos de oportunidade capazes de justificar o vulto da oferta.</w:t>
      </w:r>
    </w:p>
    <w:p w14:paraId="146509C8" w14:textId="568C21C1" w:rsidR="00DD1D0C" w:rsidRPr="00E87F11" w:rsidRDefault="00761A85" w:rsidP="005477C0">
      <w:pPr>
        <w:pStyle w:val="PargrafodaLista"/>
        <w:numPr>
          <w:ilvl w:val="1"/>
          <w:numId w:val="2"/>
        </w:numPr>
        <w:ind w:left="0" w:firstLine="0"/>
        <w:rPr>
          <w:rFonts w:ascii="Arial" w:eastAsia="Times New Roman" w:hAnsi="Arial" w:cs="Arial"/>
          <w:b/>
          <w:bCs/>
          <w:color w:val="000000"/>
        </w:rPr>
      </w:pPr>
      <w:r w:rsidRPr="00E87F11">
        <w:rPr>
          <w:rFonts w:ascii="Arial" w:hAnsi="Arial" w:cs="Arial"/>
        </w:rPr>
        <w:lastRenderedPageBreak/>
        <w:t>Qualquer interessado poderá requerer que se realizem diligências para aferir a exequibilidade e a legalidade das propostas, devendo apresentar as provas ou os indícios que fundamentam a suspeita.</w:t>
      </w:r>
    </w:p>
    <w:p w14:paraId="6EC3C859" w14:textId="77777777" w:rsidR="00DD1D0C"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O(a) Agente de Contratação</w:t>
      </w:r>
      <w:r w:rsidR="007E5144" w:rsidRPr="00E87F11">
        <w:rPr>
          <w:rFonts w:ascii="Arial" w:hAnsi="Arial" w:cs="Arial"/>
        </w:rPr>
        <w:t>/pregoeiro</w:t>
      </w:r>
      <w:r w:rsidRPr="00E87F11">
        <w:rPr>
          <w:rFonts w:ascii="Arial" w:hAnsi="Arial" w:cs="Arial"/>
        </w:rPr>
        <w:t xml:space="preserve"> poderá convocar o licitante para enviar documento digital complementar, por meio de funcionalidade disponível no sistema, no prazo de</w:t>
      </w:r>
      <w:r w:rsidR="007E5144" w:rsidRPr="00E87F11">
        <w:rPr>
          <w:rFonts w:ascii="Arial" w:hAnsi="Arial" w:cs="Arial"/>
        </w:rPr>
        <w:t xml:space="preserve"> até</w:t>
      </w:r>
      <w:r w:rsidRPr="00E87F11">
        <w:rPr>
          <w:rFonts w:ascii="Arial" w:hAnsi="Arial" w:cs="Arial"/>
        </w:rPr>
        <w:t xml:space="preserve"> 02 (duas) horas, sob pena de não aceitação da proposta.</w:t>
      </w:r>
    </w:p>
    <w:p w14:paraId="6347CFD4" w14:textId="6052F4C7" w:rsidR="00DD1D0C" w:rsidRPr="00E87F11" w:rsidRDefault="00761A85" w:rsidP="005477C0">
      <w:pPr>
        <w:pStyle w:val="PargrafodaLista"/>
        <w:numPr>
          <w:ilvl w:val="2"/>
          <w:numId w:val="2"/>
        </w:numPr>
        <w:ind w:left="0" w:firstLine="18"/>
        <w:rPr>
          <w:rFonts w:ascii="Arial" w:hAnsi="Arial" w:cs="Arial"/>
        </w:rPr>
      </w:pPr>
      <w:r w:rsidRPr="00E87F11">
        <w:rPr>
          <w:rFonts w:ascii="Arial" w:hAnsi="Arial" w:cs="Arial"/>
        </w:rPr>
        <w:t>- É facultado ao(a) Agente de Contratação</w:t>
      </w:r>
      <w:r w:rsidR="00E259CA" w:rsidRPr="00E87F11">
        <w:rPr>
          <w:rFonts w:ascii="Arial" w:hAnsi="Arial" w:cs="Arial"/>
        </w:rPr>
        <w:t>/pregoeiro</w:t>
      </w:r>
      <w:r w:rsidRPr="00E87F11">
        <w:rPr>
          <w:rFonts w:ascii="Arial" w:hAnsi="Arial" w:cs="Arial"/>
        </w:rPr>
        <w:t xml:space="preserve"> prorrogar o prazo estabelecido, a partir de solicitação fundamentada feita no chat pelo licitante, antes de findo o prazo.</w:t>
      </w:r>
    </w:p>
    <w:p w14:paraId="12C1C77E" w14:textId="0D375D3B" w:rsidR="00DD1D0C" w:rsidRPr="00E87F11" w:rsidRDefault="00761A85" w:rsidP="005477C0">
      <w:pPr>
        <w:pStyle w:val="PargrafodaLista"/>
        <w:numPr>
          <w:ilvl w:val="2"/>
          <w:numId w:val="2"/>
        </w:numPr>
        <w:ind w:left="0" w:firstLine="18"/>
        <w:rPr>
          <w:rFonts w:ascii="Arial" w:hAnsi="Arial" w:cs="Arial"/>
        </w:rPr>
      </w:pPr>
      <w:r w:rsidRPr="00E87F11">
        <w:rPr>
          <w:rFonts w:ascii="Arial" w:hAnsi="Arial" w:cs="Arial"/>
        </w:rPr>
        <w:t>- Dentre os documentos passíveis de solicitação pelo(a) Agente de Contratação, destacam-se os que contenham as características do material</w:t>
      </w:r>
      <w:r w:rsidR="00E259CA" w:rsidRPr="00E87F11">
        <w:rPr>
          <w:rFonts w:ascii="Arial" w:hAnsi="Arial" w:cs="Arial"/>
        </w:rPr>
        <w:t>/item</w:t>
      </w:r>
      <w:r w:rsidRPr="00E87F1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Se a proposta ou lance vencedor for desclassificado, o(a) Agente de Contratação</w:t>
      </w:r>
      <w:r w:rsidR="008815C5" w:rsidRPr="00E87F11">
        <w:rPr>
          <w:rFonts w:ascii="Arial" w:hAnsi="Arial" w:cs="Arial"/>
        </w:rPr>
        <w:t>/pregoeiro</w:t>
      </w:r>
      <w:r w:rsidRPr="00E87F11">
        <w:rPr>
          <w:rFonts w:ascii="Arial" w:hAnsi="Arial" w:cs="Arial"/>
        </w:rPr>
        <w:t xml:space="preserve"> examinará a proposta ou lance subsequente, e, assim sucessivamente, na ordem de classificação.</w:t>
      </w:r>
    </w:p>
    <w:p w14:paraId="222CC14B" w14:textId="245B6D0B"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Havendo necessidade, o(a) Agente de Contratação</w:t>
      </w:r>
      <w:r w:rsidR="008815C5" w:rsidRPr="00E87F11">
        <w:rPr>
          <w:rFonts w:ascii="Arial" w:hAnsi="Arial" w:cs="Arial"/>
        </w:rPr>
        <w:t>/pregoeiro</w:t>
      </w:r>
      <w:r w:rsidRPr="00E87F11">
        <w:rPr>
          <w:rFonts w:ascii="Arial" w:hAnsi="Arial" w:cs="Arial"/>
        </w:rPr>
        <w:t xml:space="preserve"> suspenderá a sessão, informando no chat a nova data e horário para a sua continuidade.</w:t>
      </w:r>
    </w:p>
    <w:p w14:paraId="16A138D5" w14:textId="627311A4"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O(a) Agente de Contratação</w:t>
      </w:r>
      <w:r w:rsidR="008815C5" w:rsidRPr="00E87F11">
        <w:rPr>
          <w:rFonts w:ascii="Arial" w:hAnsi="Arial" w:cs="Arial"/>
        </w:rPr>
        <w:t>/pregoeiro</w:t>
      </w:r>
      <w:r w:rsidRPr="00E87F1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E87F11" w:rsidRDefault="00761A85" w:rsidP="005477C0">
      <w:pPr>
        <w:pStyle w:val="PargrafodaLista"/>
        <w:numPr>
          <w:ilvl w:val="2"/>
          <w:numId w:val="2"/>
        </w:numPr>
        <w:ind w:left="0" w:firstLine="0"/>
        <w:rPr>
          <w:rFonts w:ascii="Arial" w:hAnsi="Arial" w:cs="Arial"/>
        </w:rPr>
      </w:pPr>
      <w:r w:rsidRPr="00E87F11">
        <w:rPr>
          <w:rFonts w:ascii="Arial" w:hAnsi="Arial" w:cs="Arial"/>
        </w:rPr>
        <w:t>- Também nas hipóteses em que o(a) Agente de Contratação</w:t>
      </w:r>
      <w:r w:rsidR="008815C5" w:rsidRPr="00E87F11">
        <w:rPr>
          <w:rFonts w:ascii="Arial" w:hAnsi="Arial" w:cs="Arial"/>
        </w:rPr>
        <w:t>/pregoeiro</w:t>
      </w:r>
      <w:r w:rsidRPr="00E87F11">
        <w:rPr>
          <w:rFonts w:ascii="Arial" w:hAnsi="Arial" w:cs="Arial"/>
        </w:rPr>
        <w:t xml:space="preserve"> não aceitar a proposta e passar à subsequente, poderá negociar com o licitante para que seja obtido preço melhor.</w:t>
      </w:r>
    </w:p>
    <w:p w14:paraId="0296C75B" w14:textId="60C918BF" w:rsidR="007C4CF5"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E87F11">
        <w:rPr>
          <w:rFonts w:ascii="Arial" w:hAnsi="Arial" w:cs="Arial"/>
        </w:rPr>
        <w:t>/pregoeiro</w:t>
      </w:r>
      <w:r w:rsidRPr="00E87F11">
        <w:rPr>
          <w:rFonts w:ascii="Arial" w:hAnsi="Arial" w:cs="Arial"/>
        </w:rPr>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E87F11" w:rsidRDefault="00761A85" w:rsidP="005477C0">
      <w:pPr>
        <w:pStyle w:val="PargrafodaLista"/>
        <w:numPr>
          <w:ilvl w:val="1"/>
          <w:numId w:val="2"/>
        </w:numPr>
        <w:ind w:left="0" w:firstLine="0"/>
        <w:rPr>
          <w:rFonts w:ascii="Arial" w:hAnsi="Arial" w:cs="Arial"/>
        </w:rPr>
      </w:pPr>
      <w:r w:rsidRPr="00E87F11">
        <w:rPr>
          <w:rFonts w:ascii="Arial" w:hAnsi="Arial" w:cs="Arial"/>
        </w:rPr>
        <w:t>- Encerrada a análise quanto à aceitação da proposta, o(a) Agente de Contratação</w:t>
      </w:r>
      <w:r w:rsidR="00C56EA3" w:rsidRPr="00E87F11">
        <w:rPr>
          <w:rFonts w:ascii="Arial" w:hAnsi="Arial" w:cs="Arial"/>
        </w:rPr>
        <w:t>/pregoeiro</w:t>
      </w:r>
      <w:r w:rsidRPr="00E87F11">
        <w:rPr>
          <w:rFonts w:ascii="Arial" w:hAnsi="Arial" w:cs="Arial"/>
        </w:rPr>
        <w:t xml:space="preserve"> verificará a habilitação do licitante, observado o disposto neste Edital.</w:t>
      </w:r>
    </w:p>
    <w:bookmarkEnd w:id="23"/>
    <w:p w14:paraId="52364D7C" w14:textId="77777777" w:rsidR="00043621" w:rsidRPr="00E87F11" w:rsidRDefault="00761A85" w:rsidP="00B21F9A">
      <w:pPr>
        <w:jc w:val="both"/>
        <w:rPr>
          <w:rFonts w:ascii="Arial" w:hAnsi="Arial" w:cs="Arial"/>
        </w:rPr>
      </w:pPr>
      <w:r w:rsidRPr="00E87F11">
        <w:rPr>
          <w:rFonts w:ascii="Arial" w:hAnsi="Arial" w:cs="Arial"/>
        </w:rPr>
        <w:t> </w:t>
      </w:r>
    </w:p>
    <w:p w14:paraId="08476664" w14:textId="0F3BDD3E" w:rsidR="00043621" w:rsidRPr="00E87F11" w:rsidRDefault="00761A85" w:rsidP="005477C0">
      <w:pPr>
        <w:pStyle w:val="PargrafodaLista"/>
        <w:numPr>
          <w:ilvl w:val="0"/>
          <w:numId w:val="2"/>
        </w:numPr>
        <w:ind w:left="0" w:hanging="4"/>
        <w:rPr>
          <w:rFonts w:ascii="Arial" w:hAnsi="Arial" w:cs="Arial"/>
          <w:b/>
          <w:bCs/>
        </w:rPr>
      </w:pPr>
      <w:r w:rsidRPr="00E87F11">
        <w:rPr>
          <w:rFonts w:ascii="Arial" w:hAnsi="Arial" w:cs="Arial"/>
          <w:b/>
          <w:bCs/>
        </w:rPr>
        <w:t>VERIFICAÇÃO DOS DOCUMENTOS DE HABILITAÇÃO, DEFINIÇÃO DO VENCEDOR E RECURSOS</w:t>
      </w:r>
    </w:p>
    <w:p w14:paraId="6DC9C97D" w14:textId="30CC6B30" w:rsidR="00A24117" w:rsidRPr="00E87F11" w:rsidRDefault="00761A85" w:rsidP="00F415D5">
      <w:pPr>
        <w:pStyle w:val="PargrafodaLista"/>
        <w:numPr>
          <w:ilvl w:val="1"/>
          <w:numId w:val="2"/>
        </w:numPr>
        <w:ind w:left="0" w:hanging="4"/>
        <w:rPr>
          <w:rFonts w:ascii="Arial" w:hAnsi="Arial" w:cs="Arial"/>
        </w:rPr>
      </w:pPr>
      <w:r w:rsidRPr="00E87F11">
        <w:rPr>
          <w:rFonts w:ascii="Arial" w:hAnsi="Arial" w:cs="Arial"/>
        </w:rPr>
        <w:t xml:space="preserve">- </w:t>
      </w:r>
      <w:r w:rsidR="00A24117" w:rsidRPr="00E87F11">
        <w:rPr>
          <w:rFonts w:ascii="Arial" w:hAnsi="Arial" w:cs="Arial"/>
        </w:rPr>
        <w:t xml:space="preserve">Superada a etapa de classificação das propostas e de </w:t>
      </w:r>
      <w:r w:rsidR="00417F69" w:rsidRPr="00E87F11">
        <w:rPr>
          <w:rFonts w:ascii="Arial" w:hAnsi="Arial" w:cs="Arial"/>
        </w:rPr>
        <w:t>aceitação</w:t>
      </w:r>
      <w:r w:rsidR="00A24117" w:rsidRPr="00E87F11">
        <w:rPr>
          <w:rFonts w:ascii="Arial" w:hAnsi="Arial" w:cs="Arial"/>
        </w:rPr>
        <w:t xml:space="preserve"> da proposta de preço do licitante classificado em primeiro lugar, o(a) Agente de Contratação/pregoeiro </w:t>
      </w:r>
      <w:r w:rsidR="00877EBC" w:rsidRPr="00E87F11">
        <w:rPr>
          <w:rFonts w:ascii="Arial" w:hAnsi="Arial" w:cs="Arial"/>
        </w:rPr>
        <w:t xml:space="preserve">analisará a documentação de habilitação dispostas no SICAF ou nos sites oficiais e, caso haja necessidade, </w:t>
      </w:r>
      <w:r w:rsidR="00A24117" w:rsidRPr="00E87F11">
        <w:rPr>
          <w:rFonts w:ascii="Arial" w:hAnsi="Arial" w:cs="Arial"/>
        </w:rPr>
        <w:t>convocará a licitante mais bem classificada para apresentar a documentação de habilitação</w:t>
      </w:r>
      <w:r w:rsidR="00796B55" w:rsidRPr="00E87F11">
        <w:rPr>
          <w:rFonts w:ascii="Arial" w:hAnsi="Arial" w:cs="Arial"/>
        </w:rPr>
        <w:t xml:space="preserve"> faltante</w:t>
      </w:r>
      <w:r w:rsidR="00A24117" w:rsidRPr="00E87F11">
        <w:rPr>
          <w:rFonts w:ascii="Arial" w:hAnsi="Arial" w:cs="Arial"/>
        </w:rPr>
        <w:t>, no prazo e condições previstos neste Edital, procedendo à verificação dos respectivos documentos.</w:t>
      </w:r>
    </w:p>
    <w:p w14:paraId="21730563" w14:textId="4EACE56D" w:rsidR="00F415D5" w:rsidRPr="00E87F11" w:rsidRDefault="00F415D5" w:rsidP="00F415D5">
      <w:pPr>
        <w:pStyle w:val="PargrafodaLista"/>
        <w:numPr>
          <w:ilvl w:val="2"/>
          <w:numId w:val="2"/>
        </w:numPr>
        <w:ind w:left="0" w:hanging="4"/>
        <w:rPr>
          <w:rFonts w:ascii="Arial" w:hAnsi="Arial" w:cs="Arial"/>
        </w:rPr>
      </w:pPr>
      <w:r w:rsidRPr="00E87F11">
        <w:rPr>
          <w:rFonts w:ascii="Arial" w:hAnsi="Arial" w:cs="Arial"/>
        </w:rPr>
        <w:t>Será classificad</w:t>
      </w:r>
      <w:r w:rsidR="00314B8F" w:rsidRPr="00E87F11">
        <w:rPr>
          <w:rFonts w:ascii="Arial" w:hAnsi="Arial" w:cs="Arial"/>
        </w:rPr>
        <w:t>a</w:t>
      </w:r>
      <w:r w:rsidRPr="00E87F11">
        <w:rPr>
          <w:rFonts w:ascii="Arial" w:hAnsi="Arial" w:cs="Arial"/>
        </w:rPr>
        <w:t xml:space="preserve"> em primeiro lugar a proponente vencedora que ofertar o menor valor </w:t>
      </w:r>
      <w:r w:rsidR="00350007" w:rsidRPr="00E87F11">
        <w:rPr>
          <w:rFonts w:ascii="Arial" w:hAnsi="Arial" w:cs="Arial"/>
        </w:rPr>
        <w:t>por item</w:t>
      </w:r>
      <w:r w:rsidRPr="00E87F11">
        <w:rPr>
          <w:rFonts w:ascii="Arial" w:hAnsi="Arial" w:cs="Arial"/>
        </w:rPr>
        <w:t>.</w:t>
      </w:r>
    </w:p>
    <w:p w14:paraId="7143ADA7" w14:textId="6A1BE2EB" w:rsidR="00A24117" w:rsidRPr="00E87F11" w:rsidRDefault="00A24117" w:rsidP="00F415D5">
      <w:pPr>
        <w:pStyle w:val="PargrafodaLista"/>
        <w:numPr>
          <w:ilvl w:val="1"/>
          <w:numId w:val="2"/>
        </w:numPr>
        <w:ind w:left="0" w:hanging="4"/>
        <w:rPr>
          <w:rFonts w:ascii="Arial" w:hAnsi="Arial" w:cs="Arial"/>
        </w:rPr>
      </w:pPr>
      <w:r w:rsidRPr="00E87F11">
        <w:rPr>
          <w:rFonts w:ascii="Arial" w:hAnsi="Arial" w:cs="Arial"/>
        </w:rPr>
        <w:t xml:space="preserve">- O(a) Agente de Contratação/pregoeiro poderá realizar diligências </w:t>
      </w:r>
      <w:r w:rsidR="00F74478" w:rsidRPr="00E87F11">
        <w:rPr>
          <w:rFonts w:ascii="Arial" w:hAnsi="Arial" w:cs="Arial"/>
        </w:rPr>
        <w:t xml:space="preserve">conforme a Lei 14.133/2021 e </w:t>
      </w:r>
      <w:r w:rsidRPr="00E87F11">
        <w:rPr>
          <w:rFonts w:ascii="Arial" w:hAnsi="Arial" w:cs="Arial"/>
        </w:rPr>
        <w:t>nos termos do §4º do artigo 121 do Decreto Municipal nº 6.602/2023.</w:t>
      </w:r>
    </w:p>
    <w:p w14:paraId="4C69D993" w14:textId="77777777"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xml:space="preserve">- É assegurado aos demais licitantes o direito de proceder ao exame dos documentos </w:t>
      </w:r>
      <w:proofErr w:type="spellStart"/>
      <w:r w:rsidRPr="00E87F11">
        <w:rPr>
          <w:rFonts w:ascii="Arial" w:hAnsi="Arial" w:cs="Arial"/>
        </w:rPr>
        <w:t>habilitatórios</w:t>
      </w:r>
      <w:proofErr w:type="spellEnd"/>
      <w:r w:rsidRPr="00E87F11">
        <w:rPr>
          <w:rFonts w:ascii="Arial" w:hAnsi="Arial" w:cs="Arial"/>
        </w:rPr>
        <w:t xml:space="preserve"> do licitante classificado em primeiro lugar.</w:t>
      </w:r>
    </w:p>
    <w:p w14:paraId="13CCCAA0" w14:textId="17A52B15"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xml:space="preserve">- Constituem motivos para inabilitação do licitante, ressalvada as hipóteses de saneamento da documentação prevista no subitem </w:t>
      </w:r>
      <w:r w:rsidR="00C63842" w:rsidRPr="00E87F11">
        <w:rPr>
          <w:rFonts w:ascii="Arial" w:hAnsi="Arial" w:cs="Arial"/>
        </w:rPr>
        <w:t>1</w:t>
      </w:r>
      <w:r w:rsidR="00085F72" w:rsidRPr="00E87F11">
        <w:rPr>
          <w:rFonts w:ascii="Arial" w:hAnsi="Arial" w:cs="Arial"/>
        </w:rPr>
        <w:t>3</w:t>
      </w:r>
      <w:r w:rsidR="00C63842" w:rsidRPr="00E87F11">
        <w:rPr>
          <w:rFonts w:ascii="Arial" w:hAnsi="Arial" w:cs="Arial"/>
        </w:rPr>
        <w:t>.6.8:</w:t>
      </w:r>
    </w:p>
    <w:p w14:paraId="32861705"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A não apresentação da documentação exigida para habilitação, dentro dos prazos previstos neste edital;</w:t>
      </w:r>
    </w:p>
    <w:p w14:paraId="5D2DEBD0"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lastRenderedPageBreak/>
        <w:t>- A apresentação de documentos com prazo de validade vencido, observadas as hipóteses previstas na Lei Complementar nº 147/2014;</w:t>
      </w:r>
    </w:p>
    <w:p w14:paraId="45BC71F7"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A substituição dos documentos exigidos para habilitação por protocolos de requerimento de certidões;</w:t>
      </w:r>
    </w:p>
    <w:p w14:paraId="696CDDAE" w14:textId="77777777" w:rsidR="00A24117" w:rsidRPr="00E87F11" w:rsidRDefault="00A24117" w:rsidP="005477C0">
      <w:pPr>
        <w:pStyle w:val="PargrafodaLista"/>
        <w:numPr>
          <w:ilvl w:val="2"/>
          <w:numId w:val="2"/>
        </w:numPr>
        <w:ind w:left="0" w:hanging="4"/>
        <w:rPr>
          <w:rFonts w:ascii="Arial" w:hAnsi="Arial" w:cs="Arial"/>
        </w:rPr>
      </w:pPr>
      <w:r w:rsidRPr="00E87F11">
        <w:rPr>
          <w:rFonts w:ascii="Arial" w:hAnsi="Arial" w:cs="Arial"/>
        </w:rPr>
        <w:t>- O não cumprimento dos requisitos de habilitação.</w:t>
      </w:r>
    </w:p>
    <w:p w14:paraId="4B255E50" w14:textId="77777777" w:rsidR="00A24117" w:rsidRPr="00E87F11" w:rsidRDefault="00A24117" w:rsidP="005477C0">
      <w:pPr>
        <w:pStyle w:val="PargrafodaLista"/>
        <w:numPr>
          <w:ilvl w:val="1"/>
          <w:numId w:val="2"/>
        </w:numPr>
        <w:ind w:left="0" w:hanging="4"/>
        <w:rPr>
          <w:rFonts w:ascii="Arial" w:hAnsi="Arial" w:cs="Arial"/>
        </w:rPr>
      </w:pPr>
      <w:r w:rsidRPr="00E87F11">
        <w:rPr>
          <w:rFonts w:ascii="Arial" w:hAnsi="Arial" w:cs="Arial"/>
        </w:rPr>
        <w:t xml:space="preserve">- Se a proposta não for aceitável ou se o licitante não atender às exigências </w:t>
      </w:r>
      <w:proofErr w:type="spellStart"/>
      <w:r w:rsidRPr="00E87F11">
        <w:rPr>
          <w:rFonts w:ascii="Arial" w:hAnsi="Arial" w:cs="Arial"/>
        </w:rPr>
        <w:t>habilitatórias</w:t>
      </w:r>
      <w:proofErr w:type="spellEnd"/>
      <w:r w:rsidRPr="00E87F11">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183F485B" w:rsidR="00A24117" w:rsidRPr="00E87F11" w:rsidRDefault="00A24117" w:rsidP="003E04CE">
      <w:pPr>
        <w:pStyle w:val="PargrafodaLista"/>
        <w:numPr>
          <w:ilvl w:val="1"/>
          <w:numId w:val="2"/>
        </w:numPr>
        <w:ind w:left="0" w:hanging="4"/>
        <w:rPr>
          <w:rFonts w:ascii="Arial" w:hAnsi="Arial" w:cs="Arial"/>
        </w:rPr>
      </w:pPr>
      <w:r w:rsidRPr="00E87F11">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w:t>
      </w:r>
      <w:r w:rsidR="0051403A" w:rsidRPr="00E87F11">
        <w:rPr>
          <w:rFonts w:ascii="Arial" w:hAnsi="Arial" w:cs="Arial"/>
        </w:rPr>
        <w:t xml:space="preserve">das propostas </w:t>
      </w:r>
      <w:r w:rsidRPr="00E87F11">
        <w:rPr>
          <w:rFonts w:ascii="Arial" w:hAnsi="Arial" w:cs="Arial"/>
        </w:rPr>
        <w:t xml:space="preserve">e mais 10 (dez) minutos após a fase de habilitação, devendo as razões recursais serem apresentadas em até 3 (três) dias úteis, </w:t>
      </w:r>
      <w:r w:rsidRPr="00E87F11">
        <w:rPr>
          <w:rFonts w:ascii="Arial" w:hAnsi="Arial" w:cs="Arial"/>
          <w:color w:val="000000"/>
        </w:rPr>
        <w:t>contado da data de intimação ou de lavratura da ata,</w:t>
      </w:r>
      <w:r w:rsidRPr="00E87F11">
        <w:rPr>
          <w:rFonts w:ascii="Arial" w:hAnsi="Arial" w:cs="Arial"/>
        </w:rPr>
        <w:t xml:space="preserve"> conforme prescrito no art. 165 da Lei n° 14.133/2021.</w:t>
      </w:r>
    </w:p>
    <w:p w14:paraId="52B668F0" w14:textId="05D4734D" w:rsidR="003E04CE" w:rsidRPr="00E87F11" w:rsidRDefault="003E04CE" w:rsidP="003E04CE">
      <w:pPr>
        <w:pStyle w:val="PargrafodaLista"/>
        <w:numPr>
          <w:ilvl w:val="2"/>
          <w:numId w:val="2"/>
        </w:numPr>
        <w:ind w:left="0" w:hanging="4"/>
        <w:rPr>
          <w:rFonts w:ascii="Arial" w:hAnsi="Arial" w:cs="Arial"/>
        </w:rPr>
      </w:pPr>
      <w:r w:rsidRPr="00E87F11">
        <w:rPr>
          <w:rFonts w:ascii="Arial" w:hAnsi="Arial" w:cs="Arial"/>
        </w:rPr>
        <w:t>Em caso de não apresentação do recurso no prazo estipulado, o agente de contratação</w:t>
      </w:r>
      <w:r w:rsidR="005E57A1" w:rsidRPr="00E87F11">
        <w:rPr>
          <w:rFonts w:ascii="Arial" w:hAnsi="Arial" w:cs="Arial"/>
        </w:rPr>
        <w:t>/pregoeiro</w:t>
      </w:r>
      <w:r w:rsidRPr="00E87F11">
        <w:rPr>
          <w:rFonts w:ascii="Arial" w:hAnsi="Arial" w:cs="Arial"/>
        </w:rPr>
        <w:t xml:space="preserve"> poderá </w:t>
      </w:r>
      <w:r w:rsidR="00CF3EF7" w:rsidRPr="00E87F11">
        <w:rPr>
          <w:rFonts w:ascii="Arial" w:hAnsi="Arial" w:cs="Arial"/>
        </w:rPr>
        <w:t>adiantar</w:t>
      </w:r>
      <w:r w:rsidRPr="00E87F11">
        <w:rPr>
          <w:rFonts w:ascii="Arial" w:hAnsi="Arial" w:cs="Arial"/>
        </w:rPr>
        <w:t xml:space="preserve"> o prazo </w:t>
      </w:r>
      <w:r w:rsidR="000D085F" w:rsidRPr="00E87F11">
        <w:rPr>
          <w:rFonts w:ascii="Arial" w:hAnsi="Arial" w:cs="Arial"/>
        </w:rPr>
        <w:t>e</w:t>
      </w:r>
      <w:r w:rsidR="005326E9" w:rsidRPr="00E87F11">
        <w:rPr>
          <w:rFonts w:ascii="Arial" w:hAnsi="Arial" w:cs="Arial"/>
        </w:rPr>
        <w:t xml:space="preserve"> finaliza</w:t>
      </w:r>
      <w:r w:rsidR="000D085F" w:rsidRPr="00E87F11">
        <w:rPr>
          <w:rFonts w:ascii="Arial" w:hAnsi="Arial" w:cs="Arial"/>
        </w:rPr>
        <w:t xml:space="preserve">r </w:t>
      </w:r>
      <w:r w:rsidR="005326E9" w:rsidRPr="00E87F11">
        <w:rPr>
          <w:rFonts w:ascii="Arial" w:hAnsi="Arial" w:cs="Arial"/>
        </w:rPr>
        <w:t>o processo licitatório.</w:t>
      </w:r>
    </w:p>
    <w:p w14:paraId="5BCFDA6D" w14:textId="77777777" w:rsidR="00A24117" w:rsidRPr="00E87F11" w:rsidRDefault="00A24117" w:rsidP="003E04CE">
      <w:pPr>
        <w:pStyle w:val="PargrafodaLista"/>
        <w:numPr>
          <w:ilvl w:val="2"/>
          <w:numId w:val="2"/>
        </w:numPr>
        <w:ind w:left="0" w:hanging="4"/>
        <w:rPr>
          <w:rFonts w:ascii="Arial" w:hAnsi="Arial" w:cs="Arial"/>
        </w:rPr>
      </w:pPr>
      <w:r w:rsidRPr="00E87F11">
        <w:rPr>
          <w:rFonts w:ascii="Arial" w:hAnsi="Arial" w:cs="Arial"/>
        </w:rPr>
        <w:t>- As razões recursais devem ser apresentadas exclusivamente por meio eletrônico, anexado ao sistema de compras eletrônicas, e com uso de certificação digital.</w:t>
      </w:r>
    </w:p>
    <w:p w14:paraId="4FFB6256" w14:textId="54C42EA2" w:rsidR="00A24117" w:rsidRPr="00E87F11" w:rsidRDefault="00A24117" w:rsidP="003E04CE">
      <w:pPr>
        <w:pStyle w:val="PargrafodaLista"/>
        <w:numPr>
          <w:ilvl w:val="2"/>
          <w:numId w:val="2"/>
        </w:numPr>
        <w:ind w:left="0" w:firstLine="0"/>
        <w:rPr>
          <w:rFonts w:ascii="Arial" w:hAnsi="Arial" w:cs="Arial"/>
        </w:rPr>
      </w:pPr>
      <w:r w:rsidRPr="00E87F1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E87F11">
        <w:rPr>
          <w:rFonts w:ascii="Arial" w:hAnsi="Arial" w:cs="Arial"/>
        </w:rPr>
        <w:t>.</w:t>
      </w:r>
    </w:p>
    <w:p w14:paraId="79F855CE" w14:textId="77777777" w:rsidR="00A24117" w:rsidRPr="00E87F11" w:rsidRDefault="00A24117" w:rsidP="003E04CE">
      <w:pPr>
        <w:pStyle w:val="PargrafodaLista"/>
        <w:numPr>
          <w:ilvl w:val="1"/>
          <w:numId w:val="2"/>
        </w:numPr>
        <w:ind w:left="0" w:firstLine="0"/>
        <w:rPr>
          <w:rFonts w:ascii="Arial" w:hAnsi="Arial" w:cs="Arial"/>
        </w:rPr>
      </w:pPr>
      <w:r w:rsidRPr="00E87F1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E87F11" w:rsidRDefault="00A24117" w:rsidP="003E04CE">
      <w:pPr>
        <w:pStyle w:val="PargrafodaLista"/>
        <w:numPr>
          <w:ilvl w:val="1"/>
          <w:numId w:val="2"/>
        </w:numPr>
        <w:ind w:left="0" w:firstLine="0"/>
        <w:rPr>
          <w:rFonts w:ascii="Arial" w:hAnsi="Arial" w:cs="Arial"/>
        </w:rPr>
      </w:pPr>
      <w:r w:rsidRPr="00E87F11">
        <w:rPr>
          <w:rFonts w:ascii="Arial" w:hAnsi="Arial" w:cs="Arial"/>
        </w:rPr>
        <w:t>- A não apresentação das razões recursais no prazo fixado implicará a decadência do direito de recorrer.</w:t>
      </w:r>
    </w:p>
    <w:p w14:paraId="17A6BB6C" w14:textId="77777777" w:rsidR="0046043C" w:rsidRPr="00E87F11" w:rsidRDefault="00A24117" w:rsidP="003E04CE">
      <w:pPr>
        <w:pStyle w:val="PargrafodaLista"/>
        <w:numPr>
          <w:ilvl w:val="1"/>
          <w:numId w:val="2"/>
        </w:numPr>
        <w:tabs>
          <w:tab w:val="left" w:pos="851"/>
        </w:tabs>
        <w:ind w:left="0" w:firstLine="0"/>
        <w:rPr>
          <w:rFonts w:ascii="Arial" w:hAnsi="Arial" w:cs="Arial"/>
        </w:rPr>
      </w:pPr>
      <w:r w:rsidRPr="00E87F1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E87F11" w:rsidRDefault="00A24117" w:rsidP="003E04CE">
      <w:pPr>
        <w:pStyle w:val="PargrafodaLista"/>
        <w:numPr>
          <w:ilvl w:val="1"/>
          <w:numId w:val="2"/>
        </w:numPr>
        <w:tabs>
          <w:tab w:val="left" w:pos="851"/>
        </w:tabs>
        <w:ind w:left="0" w:firstLine="0"/>
        <w:rPr>
          <w:rFonts w:ascii="Arial" w:hAnsi="Arial" w:cs="Arial"/>
        </w:rPr>
      </w:pPr>
      <w:r w:rsidRPr="00E87F11">
        <w:rPr>
          <w:rFonts w:ascii="Arial" w:hAnsi="Arial" w:cs="Arial"/>
        </w:rPr>
        <w:t>O acolhimento do recurso implicará invalidação apenas de ato insuscetível de aproveitamento.</w:t>
      </w:r>
      <w:r w:rsidR="007775BE" w:rsidRPr="00E87F11">
        <w:rPr>
          <w:rFonts w:ascii="Arial" w:hAnsi="Arial" w:cs="Arial"/>
        </w:rPr>
        <w:t xml:space="preserve"> </w:t>
      </w:r>
    </w:p>
    <w:p w14:paraId="0E12806E" w14:textId="5C2BEADB" w:rsidR="007775BE" w:rsidRPr="00E87F11" w:rsidRDefault="007775BE" w:rsidP="003E04CE">
      <w:pPr>
        <w:pStyle w:val="PargrafodaLista"/>
        <w:numPr>
          <w:ilvl w:val="1"/>
          <w:numId w:val="2"/>
        </w:numPr>
        <w:tabs>
          <w:tab w:val="left" w:pos="851"/>
        </w:tabs>
        <w:ind w:left="0" w:firstLine="0"/>
        <w:rPr>
          <w:rFonts w:ascii="Arial" w:hAnsi="Arial" w:cs="Arial"/>
        </w:rPr>
      </w:pPr>
      <w:r w:rsidRPr="00E87F11">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E87F11" w:rsidRDefault="007775BE" w:rsidP="003E04CE">
      <w:pPr>
        <w:pStyle w:val="PargrafodaLista"/>
        <w:numPr>
          <w:ilvl w:val="1"/>
          <w:numId w:val="2"/>
        </w:numPr>
        <w:tabs>
          <w:tab w:val="left" w:pos="851"/>
        </w:tabs>
        <w:ind w:left="0" w:firstLine="0"/>
        <w:rPr>
          <w:rFonts w:ascii="Arial" w:hAnsi="Arial" w:cs="Arial"/>
        </w:rPr>
      </w:pPr>
      <w:r w:rsidRPr="00E87F11">
        <w:rPr>
          <w:rFonts w:ascii="Arial" w:hAnsi="Arial" w:cs="Arial"/>
        </w:rPr>
        <w:t>Não havendo recurso, a autoridade competente adjudicará e homologará o objeto ao licitante vencedor.</w:t>
      </w:r>
    </w:p>
    <w:p w14:paraId="269972C0" w14:textId="01D4F677" w:rsidR="00043621" w:rsidRPr="00E87F11" w:rsidRDefault="00761A85" w:rsidP="00A24117">
      <w:pPr>
        <w:pStyle w:val="PargrafodaLista"/>
        <w:ind w:left="0"/>
        <w:rPr>
          <w:rFonts w:ascii="Arial" w:hAnsi="Arial" w:cs="Arial"/>
        </w:rPr>
      </w:pPr>
      <w:r w:rsidRPr="00E87F11">
        <w:rPr>
          <w:rFonts w:ascii="Arial" w:hAnsi="Arial" w:cs="Arial"/>
        </w:rPr>
        <w:t> </w:t>
      </w:r>
    </w:p>
    <w:p w14:paraId="67D40564" w14:textId="14A1EA93" w:rsidR="00043621" w:rsidRPr="00E87F11" w:rsidRDefault="00761A85"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 CRITÉRIOS DE JULGAMENTO</w:t>
      </w:r>
    </w:p>
    <w:p w14:paraId="4BDFBEC5" w14:textId="53E52969" w:rsidR="00043621"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w:t>
      </w:r>
      <w:bookmarkStart w:id="24" w:name="_Hlk159512900"/>
      <w:r w:rsidRPr="00E87F11">
        <w:rPr>
          <w:rFonts w:ascii="Arial" w:hAnsi="Arial" w:cs="Arial"/>
        </w:rPr>
        <w:t xml:space="preserve"> Para julgamento será adotado o critério de </w:t>
      </w:r>
      <w:r w:rsidR="00722FB8" w:rsidRPr="00E87F11">
        <w:rPr>
          <w:rFonts w:ascii="Arial" w:hAnsi="Arial" w:cs="Arial"/>
          <w:b/>
          <w:bCs/>
        </w:rPr>
        <w:t xml:space="preserve">menor preço por </w:t>
      </w:r>
      <w:r w:rsidR="00FC7D2E" w:rsidRPr="00E87F11">
        <w:rPr>
          <w:rFonts w:ascii="Arial" w:hAnsi="Arial" w:cs="Arial"/>
          <w:b/>
          <w:bCs/>
        </w:rPr>
        <w:t>item</w:t>
      </w:r>
      <w:r w:rsidR="00722FB8" w:rsidRPr="00E87F11">
        <w:rPr>
          <w:rFonts w:ascii="Arial" w:hAnsi="Arial" w:cs="Arial"/>
          <w:b/>
          <w:bCs/>
        </w:rPr>
        <w:t xml:space="preserve">, </w:t>
      </w:r>
      <w:r w:rsidRPr="00E87F11">
        <w:rPr>
          <w:rFonts w:ascii="Arial" w:hAnsi="Arial" w:cs="Arial"/>
        </w:rPr>
        <w:t>observado o prazo para fornecimento, as especificações técnicas</w:t>
      </w:r>
      <w:r w:rsidR="0065565F" w:rsidRPr="00E87F11">
        <w:rPr>
          <w:rFonts w:ascii="Arial" w:hAnsi="Arial" w:cs="Arial"/>
        </w:rPr>
        <w:t xml:space="preserve"> </w:t>
      </w:r>
      <w:r w:rsidRPr="00E87F11">
        <w:rPr>
          <w:rFonts w:ascii="Arial" w:hAnsi="Arial" w:cs="Arial"/>
        </w:rPr>
        <w:t>e demais condições definidas neste Edital.</w:t>
      </w:r>
    </w:p>
    <w:p w14:paraId="4485779C" w14:textId="32E9E54C" w:rsidR="004F66FB"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Se a proposta ou o lance de menor valor não for aceitável, </w:t>
      </w:r>
      <w:r w:rsidR="0083158F" w:rsidRPr="00E87F11">
        <w:rPr>
          <w:rFonts w:ascii="Arial" w:hAnsi="Arial" w:cs="Arial"/>
        </w:rPr>
        <w:t xml:space="preserve">será </w:t>
      </w:r>
      <w:r w:rsidRPr="00E87F11">
        <w:rPr>
          <w:rFonts w:ascii="Arial" w:hAnsi="Arial" w:cs="Arial"/>
        </w:rPr>
        <w:t>examina</w:t>
      </w:r>
      <w:r w:rsidR="0083158F" w:rsidRPr="00E87F11">
        <w:rPr>
          <w:rFonts w:ascii="Arial" w:hAnsi="Arial" w:cs="Arial"/>
        </w:rPr>
        <w:t>da</w:t>
      </w:r>
      <w:r w:rsidRPr="00E87F1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t>- Da sessão, o sistema gerará relatório no qual estarão registrados todos os atos do procedimento e as ocorrências relevantes.</w:t>
      </w:r>
    </w:p>
    <w:bookmarkEnd w:id="24"/>
    <w:p w14:paraId="38F7170A" w14:textId="77777777" w:rsidR="00043621" w:rsidRPr="00E87F11" w:rsidRDefault="00761A85" w:rsidP="005432BD">
      <w:pPr>
        <w:tabs>
          <w:tab w:val="left" w:pos="851"/>
        </w:tabs>
        <w:jc w:val="both"/>
        <w:rPr>
          <w:rFonts w:ascii="Arial" w:hAnsi="Arial" w:cs="Arial"/>
        </w:rPr>
      </w:pPr>
      <w:r w:rsidRPr="00E87F11">
        <w:rPr>
          <w:rFonts w:ascii="Arial" w:hAnsi="Arial" w:cs="Arial"/>
        </w:rPr>
        <w:t> </w:t>
      </w:r>
    </w:p>
    <w:p w14:paraId="7A3B9F57" w14:textId="1F85E60F" w:rsidR="00043621" w:rsidRPr="00E87F11" w:rsidRDefault="0078092F"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w:t>
      </w:r>
      <w:r w:rsidR="00761A85" w:rsidRPr="00E87F11">
        <w:rPr>
          <w:rFonts w:ascii="Arial" w:hAnsi="Arial" w:cs="Arial"/>
          <w:b/>
          <w:bCs/>
        </w:rPr>
        <w:t xml:space="preserve"> HOMOLOGAÇÃO</w:t>
      </w:r>
      <w:r w:rsidR="00B9624F" w:rsidRPr="00E87F11">
        <w:rPr>
          <w:rFonts w:ascii="Arial" w:hAnsi="Arial" w:cs="Arial"/>
          <w:b/>
          <w:bCs/>
        </w:rPr>
        <w:t xml:space="preserve"> E</w:t>
      </w:r>
      <w:r w:rsidR="00761A85" w:rsidRPr="00E87F11">
        <w:rPr>
          <w:rFonts w:ascii="Arial" w:hAnsi="Arial" w:cs="Arial"/>
          <w:b/>
          <w:bCs/>
        </w:rPr>
        <w:t xml:space="preserve"> ASSINATURA DA ATA DE REGISTRO DE PREÇOS</w:t>
      </w:r>
    </w:p>
    <w:p w14:paraId="466FACCD" w14:textId="77777777" w:rsidR="00B44F89" w:rsidRPr="00E87F11" w:rsidRDefault="00761A85" w:rsidP="003E04CE">
      <w:pPr>
        <w:pStyle w:val="PargrafodaLista"/>
        <w:numPr>
          <w:ilvl w:val="1"/>
          <w:numId w:val="2"/>
        </w:numPr>
        <w:tabs>
          <w:tab w:val="left" w:pos="851"/>
        </w:tabs>
        <w:ind w:left="0" w:firstLine="0"/>
        <w:rPr>
          <w:rFonts w:ascii="Arial" w:hAnsi="Arial" w:cs="Arial"/>
        </w:rPr>
      </w:pPr>
      <w:r w:rsidRPr="00E87F11">
        <w:rPr>
          <w:rFonts w:ascii="Arial" w:hAnsi="Arial" w:cs="Arial"/>
        </w:rPr>
        <w:lastRenderedPageBreak/>
        <w:t xml:space="preserve">- </w:t>
      </w:r>
      <w:r w:rsidR="00B44F89" w:rsidRPr="00E87F11">
        <w:rPr>
          <w:rFonts w:ascii="Arial" w:hAnsi="Arial" w:cs="Arial"/>
        </w:rPr>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Será permitida a adjudicação e a homologação parcial do procedimento licitatório, quando o seu objeto possuir mais de um lote</w:t>
      </w:r>
      <w:r w:rsidR="0035391C" w:rsidRPr="00E87F11">
        <w:rPr>
          <w:rFonts w:ascii="Arial" w:hAnsi="Arial" w:cs="Arial"/>
        </w:rPr>
        <w:t>/item</w:t>
      </w:r>
      <w:r w:rsidRPr="00E87F11">
        <w:rPr>
          <w:rFonts w:ascii="Arial" w:hAnsi="Arial" w:cs="Arial"/>
        </w:rPr>
        <w:t>.</w:t>
      </w:r>
    </w:p>
    <w:p w14:paraId="6F3CCE61" w14:textId="77777777" w:rsidR="00282A27"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w:t>
      </w:r>
      <w:r w:rsidR="00282A27" w:rsidRPr="00E87F11">
        <w:rPr>
          <w:rFonts w:ascii="Arial" w:hAnsi="Arial" w:cs="Arial"/>
        </w:rPr>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O não atendimento à convocação, a recusa ou o silêncio do adjudicatário convocado para assinatura da Ata de Registro de Preços, implicará desclassificação do certame, sem prejuízo das sanções previstas em lei, neste Edital e seus anexos.</w:t>
      </w:r>
    </w:p>
    <w:p w14:paraId="3C966AF7" w14:textId="7CDDFE40" w:rsidR="00E26CD9" w:rsidRPr="00E87F11" w:rsidRDefault="00B44F8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 Na hipótese de </w:t>
      </w:r>
      <w:r w:rsidR="00DB117D" w:rsidRPr="00E87F11">
        <w:rPr>
          <w:rFonts w:ascii="Arial" w:hAnsi="Arial" w:cs="Arial"/>
        </w:rPr>
        <w:t xml:space="preserve">algum </w:t>
      </w:r>
      <w:r w:rsidRPr="00E87F11">
        <w:rPr>
          <w:rFonts w:ascii="Arial" w:hAnsi="Arial" w:cs="Arial"/>
        </w:rPr>
        <w:t xml:space="preserve">dos licitantes </w:t>
      </w:r>
      <w:r w:rsidR="00DB117D" w:rsidRPr="00E87F11">
        <w:rPr>
          <w:rFonts w:ascii="Arial" w:hAnsi="Arial" w:cs="Arial"/>
        </w:rPr>
        <w:t xml:space="preserve">não </w:t>
      </w:r>
      <w:r w:rsidRPr="00E87F11">
        <w:rPr>
          <w:rFonts w:ascii="Arial" w:hAnsi="Arial" w:cs="Arial"/>
        </w:rPr>
        <w:t>aceitar assinar a ata de registro de preços</w:t>
      </w:r>
      <w:r w:rsidR="001E01AA" w:rsidRPr="00E87F11">
        <w:rPr>
          <w:rFonts w:ascii="Arial" w:hAnsi="Arial" w:cs="Arial"/>
        </w:rPr>
        <w:t xml:space="preserve"> ou diante da desistência de mantê-la</w:t>
      </w:r>
      <w:r w:rsidRPr="00E87F11">
        <w:rPr>
          <w:rFonts w:ascii="Arial" w:hAnsi="Arial" w:cs="Arial"/>
        </w:rPr>
        <w:t>, a Administração Pública poderá convocar os licitantes remanescentes</w:t>
      </w:r>
      <w:r w:rsidR="00801FEB" w:rsidRPr="00E87F11">
        <w:rPr>
          <w:rFonts w:ascii="Arial" w:hAnsi="Arial" w:cs="Arial"/>
        </w:rPr>
        <w:t>,</w:t>
      </w:r>
      <w:r w:rsidR="005A15BB" w:rsidRPr="00E87F11">
        <w:rPr>
          <w:rFonts w:ascii="Arial" w:hAnsi="Arial" w:cs="Arial"/>
        </w:rPr>
        <w:t xml:space="preserve"> na ordem de classificação</w:t>
      </w:r>
      <w:r w:rsidR="00675678" w:rsidRPr="00E87F11">
        <w:rPr>
          <w:rFonts w:ascii="Arial" w:hAnsi="Arial" w:cs="Arial"/>
        </w:rPr>
        <w:t>, através de abertura de nova sessão</w:t>
      </w:r>
      <w:r w:rsidRPr="00E87F11">
        <w:rPr>
          <w:rFonts w:ascii="Arial" w:hAnsi="Arial" w:cs="Arial"/>
        </w:rPr>
        <w:t>,</w:t>
      </w:r>
      <w:r w:rsidR="00E26CD9" w:rsidRPr="00E87F11">
        <w:rPr>
          <w:rFonts w:ascii="Arial" w:hAnsi="Arial" w:cs="Arial"/>
        </w:rPr>
        <w:t xml:space="preserve"> para </w:t>
      </w:r>
      <w:r w:rsidR="005E5F8F" w:rsidRPr="00E87F11">
        <w:rPr>
          <w:rFonts w:ascii="Arial" w:hAnsi="Arial" w:cs="Arial"/>
        </w:rPr>
        <w:t>a possibilidade de</w:t>
      </w:r>
      <w:r w:rsidR="00E26CD9" w:rsidRPr="00E87F11">
        <w:rPr>
          <w:rFonts w:ascii="Arial" w:hAnsi="Arial" w:cs="Arial"/>
        </w:rPr>
        <w:t xml:space="preserve"> outros fornecedores aceitarem </w:t>
      </w:r>
      <w:r w:rsidR="002236B4" w:rsidRPr="00E87F11">
        <w:rPr>
          <w:rFonts w:ascii="Arial" w:hAnsi="Arial" w:cs="Arial"/>
        </w:rPr>
        <w:t>contratar com a administração pública.</w:t>
      </w:r>
    </w:p>
    <w:p w14:paraId="58519C7A" w14:textId="139F073C" w:rsidR="00043621" w:rsidRPr="00E87F11" w:rsidRDefault="00761A85" w:rsidP="0089325B">
      <w:pPr>
        <w:pStyle w:val="PargrafodaLista"/>
        <w:tabs>
          <w:tab w:val="left" w:pos="851"/>
        </w:tabs>
        <w:ind w:left="0"/>
        <w:rPr>
          <w:rFonts w:ascii="Arial" w:hAnsi="Arial" w:cs="Arial"/>
        </w:rPr>
      </w:pPr>
      <w:r w:rsidRPr="00E87F11">
        <w:rPr>
          <w:rFonts w:ascii="Arial" w:hAnsi="Arial" w:cs="Arial"/>
        </w:rPr>
        <w:t> </w:t>
      </w:r>
    </w:p>
    <w:p w14:paraId="5D0482C0" w14:textId="78389ACD" w:rsidR="0089325B" w:rsidRPr="00E87F11" w:rsidRDefault="00761A85" w:rsidP="003E04CE">
      <w:pPr>
        <w:pStyle w:val="PargrafodaLista"/>
        <w:numPr>
          <w:ilvl w:val="0"/>
          <w:numId w:val="2"/>
        </w:numPr>
        <w:ind w:left="0" w:firstLine="0"/>
        <w:rPr>
          <w:rFonts w:ascii="Arial" w:hAnsi="Arial" w:cs="Arial"/>
          <w:b/>
          <w:bCs/>
        </w:rPr>
      </w:pPr>
      <w:bookmarkStart w:id="25" w:name="_Hlk198537980"/>
      <w:r w:rsidRPr="00E87F11">
        <w:rPr>
          <w:rFonts w:ascii="Arial" w:hAnsi="Arial" w:cs="Arial"/>
          <w:b/>
          <w:bCs/>
        </w:rPr>
        <w:t xml:space="preserve">– </w:t>
      </w:r>
      <w:r w:rsidR="0089325B" w:rsidRPr="00E87F11">
        <w:rPr>
          <w:rFonts w:ascii="Arial" w:hAnsi="Arial" w:cs="Arial"/>
          <w:b/>
          <w:bCs/>
        </w:rPr>
        <w:t>DO CADASTRO RESERVA</w:t>
      </w:r>
    </w:p>
    <w:p w14:paraId="546E750C" w14:textId="71598C38" w:rsidR="0089325B" w:rsidRPr="00E87F11" w:rsidRDefault="0089325B" w:rsidP="003E04CE">
      <w:pPr>
        <w:pStyle w:val="PargrafodaLista"/>
        <w:numPr>
          <w:ilvl w:val="1"/>
          <w:numId w:val="2"/>
        </w:numPr>
        <w:tabs>
          <w:tab w:val="left" w:pos="851"/>
        </w:tabs>
        <w:ind w:left="0" w:firstLine="0"/>
        <w:rPr>
          <w:rFonts w:ascii="Arial" w:hAnsi="Arial" w:cs="Arial"/>
        </w:rPr>
      </w:pPr>
      <w:r w:rsidRPr="00E87F1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129E096D" w14:textId="53ED72D3" w:rsidR="00694C39" w:rsidRPr="00E87F11" w:rsidRDefault="00694C39"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Caso necessário, os licitantes remanescentes serão convocados mediante aviso do sistema </w:t>
      </w:r>
      <w:proofErr w:type="spellStart"/>
      <w:r w:rsidRPr="00E87F11">
        <w:rPr>
          <w:rFonts w:ascii="Arial" w:hAnsi="Arial" w:cs="Arial"/>
        </w:rPr>
        <w:t>Comprasgov</w:t>
      </w:r>
      <w:proofErr w:type="spellEnd"/>
      <w:r w:rsidRPr="00E87F11">
        <w:rPr>
          <w:rFonts w:ascii="Arial" w:hAnsi="Arial" w:cs="Arial"/>
        </w:rPr>
        <w:t xml:space="preserve"> para participarem de nova sessão pública </w:t>
      </w:r>
      <w:r w:rsidR="00A37F78" w:rsidRPr="00E87F11">
        <w:rPr>
          <w:rFonts w:ascii="Arial" w:hAnsi="Arial" w:cs="Arial"/>
        </w:rPr>
        <w:t xml:space="preserve">a fim de </w:t>
      </w:r>
      <w:r w:rsidR="005B30BB" w:rsidRPr="00E87F11">
        <w:rPr>
          <w:rFonts w:ascii="Arial" w:hAnsi="Arial" w:cs="Arial"/>
        </w:rPr>
        <w:t>contratarem</w:t>
      </w:r>
      <w:r w:rsidR="00A37F78" w:rsidRPr="00E87F11">
        <w:rPr>
          <w:rFonts w:ascii="Arial" w:hAnsi="Arial" w:cs="Arial"/>
        </w:rPr>
        <w:t xml:space="preserve"> com a administração municipal.</w:t>
      </w:r>
    </w:p>
    <w:p w14:paraId="51BCF45D" w14:textId="4226AD05" w:rsidR="00E44D2A" w:rsidRPr="00E87F11" w:rsidRDefault="00E44D2A" w:rsidP="003E04CE">
      <w:pPr>
        <w:pStyle w:val="PargrafodaLista"/>
        <w:numPr>
          <w:ilvl w:val="1"/>
          <w:numId w:val="2"/>
        </w:numPr>
        <w:tabs>
          <w:tab w:val="left" w:pos="851"/>
        </w:tabs>
        <w:ind w:left="0" w:firstLine="0"/>
        <w:rPr>
          <w:rFonts w:ascii="Arial" w:hAnsi="Arial" w:cs="Arial"/>
        </w:rPr>
      </w:pPr>
      <w:r w:rsidRPr="00E87F11">
        <w:rPr>
          <w:rFonts w:ascii="Arial" w:hAnsi="Arial" w:cs="Arial"/>
        </w:rPr>
        <w:t xml:space="preserve">Nesta nova sessão, os fornecedores poderão ofertar seus itens no preço do vencedor, manterem suas propostas originais ou aceitarem melhorar os valores por eles </w:t>
      </w:r>
      <w:r w:rsidR="00BF3259" w:rsidRPr="00E87F11">
        <w:rPr>
          <w:rFonts w:ascii="Arial" w:hAnsi="Arial" w:cs="Arial"/>
        </w:rPr>
        <w:t>oferecidos</w:t>
      </w:r>
      <w:r w:rsidRPr="00E87F11">
        <w:rPr>
          <w:rFonts w:ascii="Arial" w:hAnsi="Arial" w:cs="Arial"/>
        </w:rPr>
        <w:t>.</w:t>
      </w:r>
    </w:p>
    <w:bookmarkEnd w:id="25"/>
    <w:p w14:paraId="0231AAB5" w14:textId="77777777" w:rsidR="0089325B" w:rsidRPr="00E87F11" w:rsidRDefault="0089325B" w:rsidP="0089325B">
      <w:pPr>
        <w:pStyle w:val="PargrafodaLista"/>
        <w:ind w:left="0"/>
        <w:rPr>
          <w:rFonts w:ascii="Arial" w:hAnsi="Arial" w:cs="Arial"/>
          <w:b/>
          <w:bCs/>
        </w:rPr>
      </w:pPr>
    </w:p>
    <w:p w14:paraId="4DECC877" w14:textId="107561B2"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DOS CRITÉRIOS DE PAGAMENTO E </w:t>
      </w:r>
      <w:r w:rsidR="0013661B" w:rsidRPr="00E87F11">
        <w:rPr>
          <w:rFonts w:ascii="Arial" w:hAnsi="Arial" w:cs="Arial"/>
          <w:b/>
          <w:bCs/>
        </w:rPr>
        <w:t>CORREÇÃO MONETÁRIA</w:t>
      </w:r>
    </w:p>
    <w:p w14:paraId="1DA71C23" w14:textId="77777777" w:rsidR="0014442E"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xml:space="preserve">- </w:t>
      </w:r>
      <w:r w:rsidR="0014442E" w:rsidRPr="00E87F11">
        <w:rPr>
          <w:rFonts w:ascii="Arial" w:hAnsi="Arial" w:cs="Arial"/>
          <w:b/>
          <w:bCs/>
        </w:rPr>
        <w:t>Liquidação</w:t>
      </w:r>
    </w:p>
    <w:p w14:paraId="2EEF3A4A" w14:textId="51F5B97D"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 verificação de conformidade </w:t>
      </w:r>
      <w:r w:rsidR="00674C28" w:rsidRPr="00E87F11">
        <w:rPr>
          <w:rFonts w:ascii="Arial" w:hAnsi="Arial" w:cs="Arial"/>
        </w:rPr>
        <w:t>dos serviços</w:t>
      </w:r>
      <w:r w:rsidRPr="00E87F11">
        <w:rPr>
          <w:rFonts w:ascii="Arial" w:hAnsi="Arial" w:cs="Arial"/>
        </w:rPr>
        <w:t xml:space="preserve">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w:t>
      </w:r>
      <w:r w:rsidR="0003046E" w:rsidRPr="00E87F11">
        <w:rPr>
          <w:rFonts w:ascii="Arial" w:hAnsi="Arial" w:cs="Arial"/>
        </w:rPr>
        <w:t>Deverá conter</w:t>
      </w:r>
      <w:r w:rsidR="003F4F1F" w:rsidRPr="00E87F11">
        <w:rPr>
          <w:rFonts w:ascii="Arial" w:hAnsi="Arial" w:cs="Arial"/>
        </w:rPr>
        <w:t>,</w:t>
      </w:r>
      <w:r w:rsidR="0003046E" w:rsidRPr="00E87F11">
        <w:rPr>
          <w:rFonts w:ascii="Arial" w:hAnsi="Arial" w:cs="Arial"/>
        </w:rPr>
        <w:t xml:space="preserve"> na nota fiscal ou instrumento de cobrança equivalente</w:t>
      </w:r>
      <w:r w:rsidR="003F4F1F" w:rsidRPr="00E87F11">
        <w:rPr>
          <w:rFonts w:ascii="Arial" w:hAnsi="Arial" w:cs="Arial"/>
        </w:rPr>
        <w:t>,</w:t>
      </w:r>
      <w:r w:rsidR="0003046E" w:rsidRPr="00E87F11">
        <w:rPr>
          <w:rFonts w:ascii="Arial" w:hAnsi="Arial" w:cs="Arial"/>
        </w:rPr>
        <w:t xml:space="preserve"> apresentado os elementos necessários e essenciais do documento, tais como:</w:t>
      </w:r>
    </w:p>
    <w:p w14:paraId="3D918B58" w14:textId="77777777" w:rsidR="0014442E" w:rsidRPr="00E87F11" w:rsidRDefault="0014442E" w:rsidP="0014442E">
      <w:pPr>
        <w:jc w:val="both"/>
        <w:rPr>
          <w:rFonts w:ascii="Arial" w:hAnsi="Arial" w:cs="Arial"/>
        </w:rPr>
      </w:pPr>
      <w:r w:rsidRPr="00E87F11">
        <w:rPr>
          <w:rFonts w:ascii="Arial" w:hAnsi="Arial" w:cs="Arial"/>
        </w:rPr>
        <w:t>a)   o prazo de validade;</w:t>
      </w:r>
    </w:p>
    <w:p w14:paraId="139B9699" w14:textId="77777777" w:rsidR="0014442E" w:rsidRPr="00E87F11" w:rsidRDefault="0014442E" w:rsidP="0014442E">
      <w:pPr>
        <w:jc w:val="both"/>
        <w:rPr>
          <w:rFonts w:ascii="Arial" w:hAnsi="Arial" w:cs="Arial"/>
        </w:rPr>
      </w:pPr>
      <w:r w:rsidRPr="00E87F11">
        <w:rPr>
          <w:rFonts w:ascii="Arial" w:hAnsi="Arial" w:cs="Arial"/>
        </w:rPr>
        <w:t>b)   a data da emissão;</w:t>
      </w:r>
    </w:p>
    <w:p w14:paraId="52ED2713" w14:textId="77777777" w:rsidR="0014442E" w:rsidRPr="00E87F11" w:rsidRDefault="0014442E" w:rsidP="0014442E">
      <w:pPr>
        <w:jc w:val="both"/>
        <w:rPr>
          <w:rFonts w:ascii="Arial" w:hAnsi="Arial" w:cs="Arial"/>
        </w:rPr>
      </w:pPr>
      <w:r w:rsidRPr="00E87F11">
        <w:rPr>
          <w:rFonts w:ascii="Arial" w:hAnsi="Arial" w:cs="Arial"/>
        </w:rPr>
        <w:t>c)    os dados do contrato e do órgão contratante;</w:t>
      </w:r>
    </w:p>
    <w:p w14:paraId="6F00E648" w14:textId="77777777" w:rsidR="0014442E" w:rsidRPr="00E87F11" w:rsidRDefault="0014442E" w:rsidP="0014442E">
      <w:pPr>
        <w:jc w:val="both"/>
        <w:rPr>
          <w:rFonts w:ascii="Arial" w:hAnsi="Arial" w:cs="Arial"/>
        </w:rPr>
      </w:pPr>
      <w:r w:rsidRPr="00E87F11">
        <w:rPr>
          <w:rFonts w:ascii="Arial" w:hAnsi="Arial" w:cs="Arial"/>
        </w:rPr>
        <w:t>d)   o período respectivo de execução do contrato;</w:t>
      </w:r>
    </w:p>
    <w:p w14:paraId="108F44F5" w14:textId="77777777" w:rsidR="0014442E" w:rsidRPr="00E87F11" w:rsidRDefault="0014442E" w:rsidP="0014442E">
      <w:pPr>
        <w:jc w:val="both"/>
        <w:rPr>
          <w:rFonts w:ascii="Arial" w:hAnsi="Arial" w:cs="Arial"/>
        </w:rPr>
      </w:pPr>
      <w:r w:rsidRPr="00E87F11">
        <w:rPr>
          <w:rFonts w:ascii="Arial" w:hAnsi="Arial" w:cs="Arial"/>
        </w:rPr>
        <w:t xml:space="preserve">e)   o valor a pagar; </w:t>
      </w:r>
    </w:p>
    <w:p w14:paraId="63551496" w14:textId="77777777" w:rsidR="0014442E" w:rsidRPr="00E87F11" w:rsidRDefault="0014442E" w:rsidP="0014442E">
      <w:pPr>
        <w:jc w:val="both"/>
        <w:rPr>
          <w:rFonts w:ascii="Arial" w:hAnsi="Arial" w:cs="Arial"/>
        </w:rPr>
      </w:pPr>
      <w:r w:rsidRPr="00E87F1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E87F11" w:rsidRDefault="0014442E" w:rsidP="0014442E">
      <w:pPr>
        <w:jc w:val="both"/>
        <w:rPr>
          <w:rFonts w:ascii="Arial" w:hAnsi="Arial" w:cs="Arial"/>
        </w:rPr>
      </w:pPr>
      <w:r w:rsidRPr="00E87F11">
        <w:rPr>
          <w:rFonts w:ascii="Arial" w:hAnsi="Arial" w:cs="Arial"/>
        </w:rPr>
        <w:t>g)   eventual destaque do valor de retenções tributárias cabíveis.</w:t>
      </w:r>
    </w:p>
    <w:p w14:paraId="73A0B0E1" w14:textId="40293E96"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Havendo erro </w:t>
      </w:r>
      <w:r w:rsidR="004266CA" w:rsidRPr="00E87F11">
        <w:rPr>
          <w:rFonts w:ascii="Arial" w:hAnsi="Arial" w:cs="Arial"/>
        </w:rPr>
        <w:t xml:space="preserve">ou rasura </w:t>
      </w:r>
      <w:r w:rsidRPr="00E87F11">
        <w:rPr>
          <w:rFonts w:ascii="Arial" w:hAnsi="Arial" w:cs="Arial"/>
        </w:rPr>
        <w:t>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As notas fiscais devem ser emitidas em nome do Município de Vera Cruz do Oeste, CNPJ nº 78.101.821/0001-01, Rua Rui Barbosa, 202, Centro, Vera Cruz do Oeste/PR, constando número </w:t>
      </w:r>
      <w:r w:rsidRPr="00E87F11">
        <w:rPr>
          <w:rFonts w:ascii="Arial" w:hAnsi="Arial" w:cs="Arial"/>
        </w:rPr>
        <w:lastRenderedPageBreak/>
        <w:t>da licitação, do contrato</w:t>
      </w:r>
      <w:r w:rsidR="00B6119C" w:rsidRPr="00E87F11">
        <w:rPr>
          <w:rFonts w:ascii="Arial" w:hAnsi="Arial" w:cs="Arial"/>
        </w:rPr>
        <w:t>/ata de registro de preços</w:t>
      </w:r>
      <w:r w:rsidR="00606E5A" w:rsidRPr="00E87F11">
        <w:rPr>
          <w:rFonts w:ascii="Arial" w:hAnsi="Arial" w:cs="Arial"/>
        </w:rPr>
        <w:t xml:space="preserve">, da autorização de fornecimento </w:t>
      </w:r>
      <w:r w:rsidRPr="00E87F11">
        <w:rPr>
          <w:rFonts w:ascii="Arial" w:hAnsi="Arial" w:cs="Arial"/>
        </w:rPr>
        <w:t>e do Convênio, se for o caso</w:t>
      </w:r>
      <w:r w:rsidR="00606E5A" w:rsidRPr="00E87F11">
        <w:rPr>
          <w:rFonts w:ascii="Arial" w:hAnsi="Arial" w:cs="Arial"/>
        </w:rPr>
        <w:t>, bem como a descrição do item, quantidade, valor unitário e valor total</w:t>
      </w:r>
      <w:r w:rsidR="0089700E" w:rsidRPr="00E87F11">
        <w:rPr>
          <w:rFonts w:ascii="Arial" w:hAnsi="Arial" w:cs="Arial"/>
        </w:rPr>
        <w:t>.</w:t>
      </w:r>
    </w:p>
    <w:p w14:paraId="481985EB" w14:textId="518C7932" w:rsidR="0044599D" w:rsidRPr="00E87F11" w:rsidRDefault="00E86492" w:rsidP="00EC7046">
      <w:pPr>
        <w:jc w:val="both"/>
        <w:rPr>
          <w:rFonts w:ascii="Arial" w:hAnsi="Arial" w:cs="Arial"/>
        </w:rPr>
      </w:pPr>
      <w:r w:rsidRPr="00E87F11">
        <w:rPr>
          <w:rFonts w:ascii="Arial" w:hAnsi="Arial" w:cs="Arial"/>
        </w:rPr>
        <w:t>21</w:t>
      </w:r>
      <w:r w:rsidR="0044599D" w:rsidRPr="00E87F11">
        <w:rPr>
          <w:rFonts w:ascii="Arial" w:hAnsi="Arial" w:cs="Arial"/>
        </w:rPr>
        <w:t xml:space="preserve">.1.4.1 – A </w:t>
      </w:r>
      <w:r w:rsidR="0044599D" w:rsidRPr="00E87F1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O município de Vera Cruz do Oeste poderá deduzir do montante a pagar os valores correspondentes a multas, dívidas ou indenizações devidas pelo fornecedor.</w:t>
      </w:r>
    </w:p>
    <w:p w14:paraId="6B1DBDBD" w14:textId="77777777" w:rsidR="0014442E" w:rsidRPr="00E87F11" w:rsidRDefault="0014442E" w:rsidP="003E04CE">
      <w:pPr>
        <w:pStyle w:val="PargrafodaLista"/>
        <w:numPr>
          <w:ilvl w:val="3"/>
          <w:numId w:val="2"/>
        </w:numPr>
        <w:tabs>
          <w:tab w:val="left" w:pos="851"/>
        </w:tabs>
        <w:ind w:left="0" w:firstLine="0"/>
        <w:rPr>
          <w:rFonts w:ascii="Arial" w:hAnsi="Arial" w:cs="Arial"/>
        </w:rPr>
      </w:pPr>
      <w:r w:rsidRPr="00E87F11">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E87F11" w:rsidRDefault="0014442E" w:rsidP="003E04CE">
      <w:pPr>
        <w:pStyle w:val="PargrafodaLista"/>
        <w:numPr>
          <w:ilvl w:val="2"/>
          <w:numId w:val="2"/>
        </w:numPr>
        <w:ind w:left="0" w:firstLine="0"/>
        <w:rPr>
          <w:rFonts w:ascii="Arial" w:hAnsi="Arial" w:cs="Arial"/>
        </w:rPr>
      </w:pPr>
      <w:r w:rsidRPr="00E87F11">
        <w:rPr>
          <w:rFonts w:ascii="Arial" w:hAnsi="Arial" w:cs="Arial"/>
        </w:rPr>
        <w:t xml:space="preserve">- Após o ateste do </w:t>
      </w:r>
      <w:r w:rsidR="00352B69" w:rsidRPr="00E87F11">
        <w:rPr>
          <w:rFonts w:ascii="Arial" w:hAnsi="Arial" w:cs="Arial"/>
        </w:rPr>
        <w:t>responsável pelo recebimento</w:t>
      </w:r>
      <w:r w:rsidRPr="00E87F11">
        <w:rPr>
          <w:rFonts w:ascii="Arial" w:hAnsi="Arial" w:cs="Arial"/>
        </w:rPr>
        <w:t>, os documentos elencados deverão ser enviados para a Secretaria Municipal de Finanças para fins de liquidação.</w:t>
      </w:r>
    </w:p>
    <w:p w14:paraId="708F945F" w14:textId="29794A7D" w:rsidR="00043621"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Prazo de pagamento</w:t>
      </w:r>
    </w:p>
    <w:p w14:paraId="7E5086B0" w14:textId="77777777" w:rsidR="00044AFC" w:rsidRPr="00E87F11" w:rsidRDefault="00761A85" w:rsidP="00044AFC">
      <w:pPr>
        <w:pStyle w:val="PargrafodaLista"/>
        <w:numPr>
          <w:ilvl w:val="2"/>
          <w:numId w:val="2"/>
        </w:numPr>
        <w:ind w:left="0" w:firstLine="0"/>
        <w:rPr>
          <w:rFonts w:ascii="Arial" w:hAnsi="Arial" w:cs="Arial"/>
        </w:rPr>
      </w:pPr>
      <w:r w:rsidRPr="00E87F11">
        <w:rPr>
          <w:rFonts w:ascii="Arial" w:hAnsi="Arial" w:cs="Arial"/>
        </w:rPr>
        <w:t xml:space="preserve">- </w:t>
      </w:r>
      <w:r w:rsidR="008D2FBB" w:rsidRPr="00E87F11">
        <w:rPr>
          <w:rFonts w:ascii="Arial" w:hAnsi="Arial" w:cs="Arial"/>
        </w:rPr>
        <w:t xml:space="preserve">O pagamento será efetuado no prazo de </w:t>
      </w:r>
      <w:r w:rsidR="008D2FBB" w:rsidRPr="00E87F11">
        <w:rPr>
          <w:rFonts w:ascii="Arial" w:hAnsi="Arial" w:cs="Arial"/>
          <w:b/>
          <w:bCs/>
        </w:rPr>
        <w:t xml:space="preserve">até 30 (trinta) </w:t>
      </w:r>
      <w:r w:rsidR="00C63069" w:rsidRPr="00E87F11">
        <w:rPr>
          <w:rFonts w:ascii="Arial" w:hAnsi="Arial" w:cs="Arial"/>
          <w:b/>
          <w:bCs/>
        </w:rPr>
        <w:t>dias</w:t>
      </w:r>
      <w:r w:rsidR="00C63069" w:rsidRPr="00E87F11">
        <w:rPr>
          <w:rFonts w:ascii="Arial" w:hAnsi="Arial" w:cs="Arial"/>
        </w:rPr>
        <w:t xml:space="preserve"> </w:t>
      </w:r>
      <w:r w:rsidR="00582010" w:rsidRPr="00E87F11">
        <w:rPr>
          <w:rFonts w:ascii="Arial" w:hAnsi="Arial" w:cs="Arial"/>
        </w:rPr>
        <w:t xml:space="preserve">após </w:t>
      </w:r>
      <w:r w:rsidR="00026439" w:rsidRPr="00E87F11">
        <w:rPr>
          <w:rFonts w:ascii="Arial" w:hAnsi="Arial" w:cs="Arial"/>
        </w:rPr>
        <w:t>a prestação dos serviços</w:t>
      </w:r>
      <w:r w:rsidR="00582010" w:rsidRPr="00E87F11">
        <w:rPr>
          <w:rFonts w:ascii="Arial" w:hAnsi="Arial" w:cs="Arial"/>
        </w:rPr>
        <w:t xml:space="preserve">, </w:t>
      </w:r>
      <w:r w:rsidR="008D2FBB" w:rsidRPr="00E87F11">
        <w:rPr>
          <w:rFonts w:ascii="Arial" w:hAnsi="Arial" w:cs="Arial"/>
        </w:rPr>
        <w:t xml:space="preserve">mediante a apresentação da NF-e, com o “atesto” do responsável pelo recebimento dos </w:t>
      </w:r>
      <w:r w:rsidR="00986F7C" w:rsidRPr="00E87F11">
        <w:rPr>
          <w:rFonts w:ascii="Arial" w:hAnsi="Arial" w:cs="Arial"/>
        </w:rPr>
        <w:t>mesmos</w:t>
      </w:r>
      <w:r w:rsidR="00B25398" w:rsidRPr="00E87F11">
        <w:rPr>
          <w:rFonts w:ascii="Arial" w:hAnsi="Arial" w:cs="Arial"/>
        </w:rPr>
        <w:t>.</w:t>
      </w:r>
    </w:p>
    <w:p w14:paraId="366F081D" w14:textId="59F9D1EA" w:rsidR="00044AFC" w:rsidRPr="00E87F11" w:rsidRDefault="00044AFC" w:rsidP="00044AFC">
      <w:pPr>
        <w:pStyle w:val="PargrafodaLista"/>
        <w:numPr>
          <w:ilvl w:val="2"/>
          <w:numId w:val="2"/>
        </w:numPr>
        <w:ind w:left="0" w:firstLine="0"/>
        <w:rPr>
          <w:rFonts w:ascii="Arial" w:hAnsi="Arial" w:cs="Arial"/>
        </w:rPr>
      </w:pPr>
      <w:r w:rsidRPr="00E87F11">
        <w:rPr>
          <w:rFonts w:ascii="Arial" w:hAnsi="Arial" w:cs="Arial"/>
          <w:color w:val="000000"/>
        </w:rPr>
        <w:t>Somente serão pagos os serviços devidamente atestados e entregues conforme as especificações contratuais.</w:t>
      </w:r>
    </w:p>
    <w:p w14:paraId="367CD5CA" w14:textId="77777777" w:rsidR="008D2FBB" w:rsidRPr="00E87F11" w:rsidRDefault="008D2FBB" w:rsidP="003E04CE">
      <w:pPr>
        <w:pStyle w:val="PargrafodaLista"/>
        <w:numPr>
          <w:ilvl w:val="2"/>
          <w:numId w:val="2"/>
        </w:numPr>
        <w:ind w:left="0" w:firstLine="0"/>
        <w:rPr>
          <w:rFonts w:ascii="Arial" w:hAnsi="Arial" w:cs="Arial"/>
        </w:rPr>
      </w:pPr>
      <w:r w:rsidRPr="00E87F11">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E87F11" w:rsidRDefault="008D2FBB" w:rsidP="008D2FBB">
      <w:pPr>
        <w:jc w:val="both"/>
        <w:rPr>
          <w:rFonts w:ascii="Arial" w:hAnsi="Arial" w:cs="Arial"/>
        </w:rPr>
      </w:pPr>
      <w:r w:rsidRPr="00E87F11">
        <w:rPr>
          <w:rFonts w:ascii="Arial" w:hAnsi="Arial" w:cs="Arial"/>
        </w:rPr>
        <w:t> </w:t>
      </w:r>
    </w:p>
    <w:p w14:paraId="3B590AFE" w14:textId="77777777" w:rsidR="008D2FBB" w:rsidRPr="00E87F11" w:rsidRDefault="008D2FBB" w:rsidP="008D2FBB">
      <w:pPr>
        <w:jc w:val="center"/>
        <w:rPr>
          <w:rFonts w:ascii="Arial" w:hAnsi="Arial" w:cs="Arial"/>
          <w:b/>
          <w:bCs/>
        </w:rPr>
      </w:pPr>
      <w:r w:rsidRPr="00E87F11">
        <w:rPr>
          <w:rFonts w:ascii="Arial" w:hAnsi="Arial" w:cs="Arial"/>
          <w:b/>
          <w:bCs/>
        </w:rPr>
        <w:t>valor corrigido = valor original x taxa de correção x período</w:t>
      </w:r>
    </w:p>
    <w:p w14:paraId="04F9F6EC" w14:textId="6207910E" w:rsidR="00043621" w:rsidRPr="00E87F11" w:rsidRDefault="00761A85" w:rsidP="008D2FBB">
      <w:pPr>
        <w:pStyle w:val="PargrafodaLista"/>
        <w:ind w:left="0"/>
        <w:rPr>
          <w:rFonts w:ascii="Arial" w:hAnsi="Arial" w:cs="Arial"/>
        </w:rPr>
      </w:pPr>
      <w:r w:rsidRPr="00E87F11">
        <w:rPr>
          <w:rFonts w:ascii="Arial" w:hAnsi="Arial" w:cs="Arial"/>
        </w:rPr>
        <w:t> </w:t>
      </w:r>
    </w:p>
    <w:p w14:paraId="048266D2" w14:textId="6CCAFFB3" w:rsidR="00043621" w:rsidRPr="00E87F11" w:rsidRDefault="00761A85" w:rsidP="003E04CE">
      <w:pPr>
        <w:pStyle w:val="PargrafodaLista"/>
        <w:numPr>
          <w:ilvl w:val="1"/>
          <w:numId w:val="2"/>
        </w:numPr>
        <w:ind w:left="0" w:firstLine="0"/>
        <w:rPr>
          <w:rFonts w:ascii="Arial" w:hAnsi="Arial" w:cs="Arial"/>
          <w:b/>
          <w:bCs/>
        </w:rPr>
      </w:pPr>
      <w:r w:rsidRPr="00E87F11">
        <w:rPr>
          <w:rFonts w:ascii="Arial" w:hAnsi="Arial" w:cs="Arial"/>
          <w:b/>
          <w:bCs/>
        </w:rPr>
        <w:t>- Forma de pagamento</w:t>
      </w:r>
    </w:p>
    <w:p w14:paraId="08BA8805" w14:textId="15EA899E" w:rsidR="00A12390"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xml:space="preserve">- </w:t>
      </w:r>
      <w:bookmarkStart w:id="26" w:name="_Hlk190166474"/>
      <w:r w:rsidRPr="00E87F11">
        <w:rPr>
          <w:rFonts w:ascii="Arial" w:hAnsi="Arial" w:cs="Arial"/>
        </w:rPr>
        <w:t xml:space="preserve">O pagamento será </w:t>
      </w:r>
      <w:r w:rsidR="00C53440" w:rsidRPr="00E87F11">
        <w:rPr>
          <w:rFonts w:ascii="Arial" w:hAnsi="Arial" w:cs="Arial"/>
        </w:rPr>
        <w:t xml:space="preserve">via boleto ou </w:t>
      </w:r>
      <w:r w:rsidR="00B41213" w:rsidRPr="00E87F11">
        <w:rPr>
          <w:rFonts w:ascii="Arial" w:hAnsi="Arial" w:cs="Arial"/>
        </w:rPr>
        <w:t>depósito bancário</w:t>
      </w:r>
      <w:r w:rsidRPr="00E87F11">
        <w:rPr>
          <w:rFonts w:ascii="Arial" w:hAnsi="Arial" w:cs="Arial"/>
        </w:rPr>
        <w:t xml:space="preserve"> em conta corrente </w:t>
      </w:r>
      <w:r w:rsidR="004674CD" w:rsidRPr="00E87F11">
        <w:rPr>
          <w:rFonts w:ascii="Arial" w:hAnsi="Arial" w:cs="Arial"/>
        </w:rPr>
        <w:t>de titularidade da empresa</w:t>
      </w:r>
      <w:r w:rsidRPr="00E87F11">
        <w:rPr>
          <w:rFonts w:ascii="Arial" w:hAnsi="Arial" w:cs="Arial"/>
        </w:rPr>
        <w:t>, devendo para isso</w:t>
      </w:r>
      <w:r w:rsidR="00E87DE5" w:rsidRPr="00E87F11">
        <w:rPr>
          <w:rFonts w:ascii="Arial" w:hAnsi="Arial" w:cs="Arial"/>
        </w:rPr>
        <w:t>,</w:t>
      </w:r>
      <w:r w:rsidR="00FA4FAC" w:rsidRPr="00E87F11">
        <w:rPr>
          <w:rFonts w:ascii="Arial" w:hAnsi="Arial" w:cs="Arial"/>
        </w:rPr>
        <w:t xml:space="preserve"> </w:t>
      </w:r>
      <w:r w:rsidRPr="00E87F11">
        <w:rPr>
          <w:rFonts w:ascii="Arial" w:hAnsi="Arial" w:cs="Arial"/>
        </w:rPr>
        <w:t>ficar explícito na nota fiscal, o nome do banco, agência, localidade</w:t>
      </w:r>
      <w:r w:rsidR="00D977D0" w:rsidRPr="00E87F11">
        <w:rPr>
          <w:rFonts w:ascii="Arial" w:hAnsi="Arial" w:cs="Arial"/>
        </w:rPr>
        <w:t>, chave pix</w:t>
      </w:r>
      <w:r w:rsidRPr="00E87F11">
        <w:rPr>
          <w:rFonts w:ascii="Arial" w:hAnsi="Arial" w:cs="Arial"/>
        </w:rPr>
        <w:t xml:space="preserve"> e número da conta corrente em que deverá ser efetivado o crédito, sendo que será dado preferência à conta no Banco do Brasil e Caixa</w:t>
      </w:r>
      <w:r w:rsidR="00FA4FAC" w:rsidRPr="00E87F11">
        <w:rPr>
          <w:rFonts w:ascii="Arial" w:hAnsi="Arial" w:cs="Arial"/>
        </w:rPr>
        <w:t xml:space="preserve"> Econômica Federal</w:t>
      </w:r>
      <w:r w:rsidRPr="00E87F11">
        <w:rPr>
          <w:rFonts w:ascii="Arial" w:hAnsi="Arial" w:cs="Arial"/>
        </w:rPr>
        <w:t>.</w:t>
      </w:r>
      <w:r w:rsidR="00F268FB" w:rsidRPr="00E87F11">
        <w:rPr>
          <w:rFonts w:ascii="Arial" w:hAnsi="Arial" w:cs="Arial"/>
        </w:rPr>
        <w:t xml:space="preserve"> Caso seja indicado outra agência bancária as despesas de transferência</w:t>
      </w:r>
      <w:r w:rsidR="00836B8E" w:rsidRPr="00E87F11">
        <w:rPr>
          <w:rFonts w:ascii="Arial" w:hAnsi="Arial" w:cs="Arial"/>
        </w:rPr>
        <w:t>, caso houver,</w:t>
      </w:r>
      <w:r w:rsidR="00F268FB" w:rsidRPr="00E87F11">
        <w:rPr>
          <w:rFonts w:ascii="Arial" w:hAnsi="Arial" w:cs="Arial"/>
        </w:rPr>
        <w:t xml:space="preserve"> correrão por contada proponente vencedora.</w:t>
      </w:r>
      <w:bookmarkEnd w:id="26"/>
    </w:p>
    <w:p w14:paraId="13BA80F3" w14:textId="73D9E1DB" w:rsidR="00043621"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Independentemente do percentual de tributo, quando houver, serão retidos na fonte, quando da realização do pagamento, os percentuais estabelecidos na legislação vigente.</w:t>
      </w:r>
    </w:p>
    <w:p w14:paraId="74F19A74" w14:textId="24F5BDAA" w:rsidR="00043621" w:rsidRPr="00E87F11" w:rsidRDefault="00761A85" w:rsidP="003E04CE">
      <w:pPr>
        <w:pStyle w:val="PargrafodaLista"/>
        <w:numPr>
          <w:ilvl w:val="2"/>
          <w:numId w:val="2"/>
        </w:numPr>
        <w:ind w:left="0" w:firstLine="0"/>
        <w:rPr>
          <w:rFonts w:ascii="Arial" w:hAnsi="Arial" w:cs="Arial"/>
        </w:rPr>
      </w:pPr>
      <w:r w:rsidRPr="00E87F1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2627FA43" w:rsidR="00043621" w:rsidRPr="00E87F11" w:rsidRDefault="00043621" w:rsidP="005C646D">
      <w:pPr>
        <w:jc w:val="both"/>
        <w:rPr>
          <w:rFonts w:ascii="Arial" w:hAnsi="Arial" w:cs="Arial"/>
        </w:rPr>
      </w:pPr>
    </w:p>
    <w:p w14:paraId="66B8B188" w14:textId="77777777" w:rsidR="0021073D" w:rsidRPr="00E87F11" w:rsidRDefault="0021073D" w:rsidP="003E04CE">
      <w:pPr>
        <w:pStyle w:val="PargrafodaLista"/>
        <w:numPr>
          <w:ilvl w:val="0"/>
          <w:numId w:val="2"/>
        </w:numPr>
        <w:ind w:left="0" w:firstLine="0"/>
        <w:rPr>
          <w:b/>
          <w:bCs/>
        </w:rPr>
      </w:pPr>
      <w:r w:rsidRPr="00E87F11">
        <w:rPr>
          <w:b/>
          <w:bCs/>
        </w:rPr>
        <w:t>DA ALTERAÇÃO DOS CONTRATOS E DOS PREÇOS</w:t>
      </w:r>
      <w:bookmarkStart w:id="27" w:name="art124"/>
      <w:bookmarkEnd w:id="27"/>
    </w:p>
    <w:p w14:paraId="567F9C66" w14:textId="77777777" w:rsidR="0021073D" w:rsidRPr="00E87F11" w:rsidRDefault="0021073D" w:rsidP="003E04CE">
      <w:pPr>
        <w:pStyle w:val="PargrafodaLista"/>
        <w:numPr>
          <w:ilvl w:val="1"/>
          <w:numId w:val="2"/>
        </w:numPr>
        <w:ind w:left="0" w:firstLine="0"/>
        <w:rPr>
          <w:b/>
          <w:bCs/>
        </w:rPr>
      </w:pPr>
      <w:r w:rsidRPr="00E87F11">
        <w:t>Os contratos regidos pela Lei 14.133/2021 poderão ser alterados, com as devidas justificativas, nos seguintes casos:</w:t>
      </w:r>
      <w:bookmarkStart w:id="28" w:name="art124i"/>
      <w:bookmarkEnd w:id="28"/>
    </w:p>
    <w:p w14:paraId="789FE7C4" w14:textId="77777777" w:rsidR="0021073D" w:rsidRPr="00E87F11" w:rsidRDefault="0021073D" w:rsidP="003E04CE">
      <w:pPr>
        <w:pStyle w:val="PargrafodaLista"/>
        <w:numPr>
          <w:ilvl w:val="2"/>
          <w:numId w:val="2"/>
        </w:numPr>
        <w:ind w:left="0" w:firstLine="0"/>
        <w:rPr>
          <w:b/>
          <w:bCs/>
        </w:rPr>
      </w:pPr>
      <w:r w:rsidRPr="00E87F11">
        <w:t xml:space="preserve">- </w:t>
      </w:r>
      <w:proofErr w:type="gramStart"/>
      <w:r w:rsidRPr="00E87F11">
        <w:rPr>
          <w:b/>
          <w:bCs/>
        </w:rPr>
        <w:t>unilateralmente</w:t>
      </w:r>
      <w:proofErr w:type="gramEnd"/>
      <w:r w:rsidRPr="00E87F11">
        <w:rPr>
          <w:b/>
          <w:bCs/>
        </w:rPr>
        <w:t xml:space="preserve"> pela Administração</w:t>
      </w:r>
      <w:r w:rsidRPr="00E87F11">
        <w:t>:</w:t>
      </w:r>
      <w:bookmarkStart w:id="29" w:name="art124ia"/>
      <w:bookmarkEnd w:id="29"/>
    </w:p>
    <w:p w14:paraId="298B4DEE" w14:textId="77777777" w:rsidR="0021073D" w:rsidRPr="00E87F11" w:rsidRDefault="0021073D" w:rsidP="003E04CE">
      <w:pPr>
        <w:pStyle w:val="PargrafodaLista"/>
        <w:numPr>
          <w:ilvl w:val="3"/>
          <w:numId w:val="2"/>
        </w:numPr>
        <w:tabs>
          <w:tab w:val="left" w:pos="993"/>
        </w:tabs>
        <w:ind w:left="0" w:firstLine="0"/>
        <w:rPr>
          <w:b/>
          <w:bCs/>
        </w:rPr>
      </w:pPr>
      <w:r w:rsidRPr="00E87F11">
        <w:t>quando houver modificação do projeto ou das especificações, para melhor adequação técnica a seus objetivos;</w:t>
      </w:r>
      <w:bookmarkStart w:id="30" w:name="art124ib"/>
      <w:bookmarkEnd w:id="30"/>
    </w:p>
    <w:p w14:paraId="60396386" w14:textId="77777777" w:rsidR="0021073D" w:rsidRPr="00E87F11" w:rsidRDefault="0021073D" w:rsidP="003E04CE">
      <w:pPr>
        <w:pStyle w:val="PargrafodaLista"/>
        <w:numPr>
          <w:ilvl w:val="3"/>
          <w:numId w:val="2"/>
        </w:numPr>
        <w:tabs>
          <w:tab w:val="left" w:pos="993"/>
        </w:tabs>
        <w:ind w:left="0" w:firstLine="0"/>
        <w:rPr>
          <w:b/>
          <w:bCs/>
        </w:rPr>
      </w:pPr>
      <w:r w:rsidRPr="00E87F11">
        <w:t>quando for necessária a modificação do valor contratual em decorrência de acréscimo ou diminuição quantitativa de seu objeto, nos limites permitidos pela Lei 14.133/2021;</w:t>
      </w:r>
      <w:bookmarkStart w:id="31" w:name="art124ii"/>
      <w:bookmarkEnd w:id="31"/>
    </w:p>
    <w:p w14:paraId="14ABF123" w14:textId="77777777" w:rsidR="0021073D" w:rsidRPr="00E87F11" w:rsidRDefault="0021073D" w:rsidP="003E04CE">
      <w:pPr>
        <w:pStyle w:val="PargrafodaLista"/>
        <w:numPr>
          <w:ilvl w:val="2"/>
          <w:numId w:val="2"/>
        </w:numPr>
        <w:tabs>
          <w:tab w:val="left" w:pos="993"/>
        </w:tabs>
        <w:ind w:left="0" w:firstLine="0"/>
        <w:rPr>
          <w:b/>
          <w:bCs/>
        </w:rPr>
      </w:pPr>
      <w:r w:rsidRPr="00E87F11">
        <w:rPr>
          <w:b/>
          <w:bCs/>
        </w:rPr>
        <w:t xml:space="preserve">- </w:t>
      </w:r>
      <w:proofErr w:type="gramStart"/>
      <w:r w:rsidRPr="00E87F11">
        <w:rPr>
          <w:b/>
          <w:bCs/>
        </w:rPr>
        <w:t>por</w:t>
      </w:r>
      <w:proofErr w:type="gramEnd"/>
      <w:r w:rsidRPr="00E87F11">
        <w:rPr>
          <w:b/>
          <w:bCs/>
        </w:rPr>
        <w:t xml:space="preserve"> acordo entre as partes:</w:t>
      </w:r>
      <w:bookmarkStart w:id="32" w:name="art124iia"/>
      <w:bookmarkEnd w:id="32"/>
    </w:p>
    <w:p w14:paraId="234E7CF2" w14:textId="77777777" w:rsidR="0021073D" w:rsidRPr="00E87F11" w:rsidRDefault="0021073D" w:rsidP="003E04CE">
      <w:pPr>
        <w:pStyle w:val="PargrafodaLista"/>
        <w:numPr>
          <w:ilvl w:val="3"/>
          <w:numId w:val="2"/>
        </w:numPr>
        <w:tabs>
          <w:tab w:val="left" w:pos="993"/>
        </w:tabs>
        <w:ind w:left="0" w:firstLine="0"/>
        <w:rPr>
          <w:b/>
          <w:bCs/>
        </w:rPr>
      </w:pPr>
      <w:r w:rsidRPr="00E87F11">
        <w:t>quando conveniente a substituição da garantia de execução;</w:t>
      </w:r>
      <w:bookmarkStart w:id="33" w:name="art124iib"/>
      <w:bookmarkEnd w:id="33"/>
    </w:p>
    <w:p w14:paraId="151C105B" w14:textId="77777777" w:rsidR="0021073D" w:rsidRPr="00E87F11" w:rsidRDefault="0021073D" w:rsidP="003E04CE">
      <w:pPr>
        <w:pStyle w:val="PargrafodaLista"/>
        <w:numPr>
          <w:ilvl w:val="3"/>
          <w:numId w:val="2"/>
        </w:numPr>
        <w:tabs>
          <w:tab w:val="left" w:pos="993"/>
        </w:tabs>
        <w:ind w:left="0" w:firstLine="0"/>
        <w:rPr>
          <w:b/>
          <w:bCs/>
        </w:rPr>
      </w:pPr>
      <w:r w:rsidRPr="00E87F11">
        <w:t>quando necessária a modificação do regime de execução da obra ou do serviço, bem como do modo de fornecimento, em face de verificação técnica da inaplicabilidade dos termos contratuais originários;</w:t>
      </w:r>
      <w:bookmarkStart w:id="34" w:name="art124iic"/>
      <w:bookmarkEnd w:id="34"/>
    </w:p>
    <w:p w14:paraId="70AC2EA0" w14:textId="77777777" w:rsidR="0021073D" w:rsidRPr="00E87F11" w:rsidRDefault="0021073D" w:rsidP="003E04CE">
      <w:pPr>
        <w:pStyle w:val="PargrafodaLista"/>
        <w:numPr>
          <w:ilvl w:val="3"/>
          <w:numId w:val="2"/>
        </w:numPr>
        <w:tabs>
          <w:tab w:val="left" w:pos="993"/>
        </w:tabs>
        <w:ind w:left="0" w:firstLine="0"/>
        <w:rPr>
          <w:b/>
          <w:bCs/>
        </w:rPr>
      </w:pPr>
      <w:r w:rsidRPr="00E87F11">
        <w:lastRenderedPageBreak/>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5" w:name="art124iid"/>
      <w:bookmarkEnd w:id="35"/>
    </w:p>
    <w:p w14:paraId="1885997A" w14:textId="77777777" w:rsidR="0021073D" w:rsidRPr="00E87F11" w:rsidRDefault="0021073D" w:rsidP="003E04CE">
      <w:pPr>
        <w:pStyle w:val="PargrafodaLista"/>
        <w:numPr>
          <w:ilvl w:val="3"/>
          <w:numId w:val="2"/>
        </w:numPr>
        <w:tabs>
          <w:tab w:val="left" w:pos="993"/>
        </w:tabs>
        <w:ind w:left="0" w:firstLine="0"/>
        <w:rPr>
          <w:b/>
          <w:bCs/>
        </w:rPr>
      </w:pPr>
      <w:r w:rsidRPr="00E87F1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85D9FC8" w14:textId="77777777" w:rsidR="0021073D" w:rsidRPr="00E87F11" w:rsidRDefault="0021073D" w:rsidP="0021073D">
      <w:pPr>
        <w:jc w:val="both"/>
      </w:pPr>
      <w:bookmarkStart w:id="36" w:name="art124§1"/>
      <w:bookmarkEnd w:id="36"/>
      <w:r w:rsidRPr="00E87F1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1AC799EB" w14:textId="55FD4CC3" w:rsidR="0021073D" w:rsidRPr="00E87F11" w:rsidRDefault="0021073D" w:rsidP="0021073D">
      <w:pPr>
        <w:jc w:val="both"/>
      </w:pPr>
      <w:bookmarkStart w:id="37" w:name="art124§2"/>
      <w:bookmarkEnd w:id="37"/>
      <w:r w:rsidRPr="00E87F11">
        <w:t>§ 2º Será aplicado o disposto no item 2</w:t>
      </w:r>
      <w:r w:rsidR="000C4829" w:rsidRPr="00E87F11">
        <w:t>2</w:t>
      </w:r>
      <w:r w:rsidRPr="00E87F11">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668932D" w14:textId="7340020D" w:rsidR="0021073D" w:rsidRPr="00E87F11" w:rsidRDefault="0021073D" w:rsidP="003E04CE">
      <w:pPr>
        <w:pStyle w:val="PargrafodaLista"/>
        <w:numPr>
          <w:ilvl w:val="1"/>
          <w:numId w:val="2"/>
        </w:numPr>
        <w:ind w:left="0" w:firstLine="0"/>
      </w:pPr>
      <w:r w:rsidRPr="00E87F11">
        <w:t>Nas alterações unilaterais a que se refere o item 2</w:t>
      </w:r>
      <w:r w:rsidR="000C4829" w:rsidRPr="00E87F11">
        <w:t>2</w:t>
      </w:r>
      <w:r w:rsidRPr="00E87F11">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3927F3D" w14:textId="77777777" w:rsidR="0021073D" w:rsidRPr="00E87F11" w:rsidRDefault="0021073D" w:rsidP="005C646D">
      <w:pPr>
        <w:jc w:val="both"/>
        <w:rPr>
          <w:rFonts w:ascii="Arial" w:hAnsi="Arial" w:cs="Arial"/>
        </w:rPr>
      </w:pPr>
    </w:p>
    <w:p w14:paraId="0CE5B360" w14:textId="0DF7DBC3"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DO REAJUSTAMENTO</w:t>
      </w:r>
    </w:p>
    <w:p w14:paraId="35EF3808" w14:textId="77777777" w:rsidR="006E4078"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w:t>
      </w:r>
      <w:r w:rsidR="006E4078" w:rsidRPr="00E87F11">
        <w:rPr>
          <w:rFonts w:ascii="Arial" w:hAnsi="Arial" w:cs="Arial"/>
        </w:rPr>
        <w:t>A Administração poderá revisar os preços registrados, mediante comprovações e justificativas, obedecido o disposto nos artigos 184, 184-A e 184-B do Decreto Municipal nº 6.602/2023.</w:t>
      </w:r>
    </w:p>
    <w:p w14:paraId="3545522A" w14:textId="7614FA07" w:rsidR="006E4078" w:rsidRPr="00E87F11" w:rsidRDefault="006E4078" w:rsidP="003E04CE">
      <w:pPr>
        <w:pStyle w:val="PargrafodaLista"/>
        <w:numPr>
          <w:ilvl w:val="1"/>
          <w:numId w:val="2"/>
        </w:numPr>
        <w:ind w:left="0" w:firstLine="0"/>
        <w:rPr>
          <w:rFonts w:ascii="Arial" w:hAnsi="Arial" w:cs="Arial"/>
        </w:rPr>
      </w:pPr>
      <w:r w:rsidRPr="00E87F11">
        <w:rPr>
          <w:rFonts w:ascii="Arial" w:hAnsi="Arial" w:cs="Arial"/>
        </w:rPr>
        <w:t xml:space="preserve">- </w:t>
      </w:r>
      <w:bookmarkStart w:id="38" w:name="_Hlk190166523"/>
      <w:r w:rsidRPr="00E87F11">
        <w:rPr>
          <w:rFonts w:ascii="Arial" w:hAnsi="Arial" w:cs="Arial"/>
        </w:rPr>
        <w:t xml:space="preserve">A revisão e a atualização dos preços registrados na Ata dependem </w:t>
      </w:r>
      <w:r w:rsidR="00BA53E5" w:rsidRPr="00E87F11">
        <w:rPr>
          <w:rFonts w:ascii="Arial" w:hAnsi="Arial" w:cs="Arial"/>
        </w:rPr>
        <w:t xml:space="preserve">de pedido do fornecedor do item registrado e </w:t>
      </w:r>
      <w:r w:rsidRPr="00E87F11">
        <w:rPr>
          <w:rFonts w:ascii="Arial" w:hAnsi="Arial" w:cs="Arial"/>
        </w:rPr>
        <w:t>de autorização da autoridade competente, devendo o órgão gerenciador promover as respectivas modificações, compondo novo quadro de preços registrados e disponibilizando-os no site oficial.</w:t>
      </w:r>
    </w:p>
    <w:p w14:paraId="1E07D178" w14:textId="5F55AB49" w:rsidR="00C66614" w:rsidRPr="00E87F11" w:rsidRDefault="00C66614" w:rsidP="003E04CE">
      <w:pPr>
        <w:pStyle w:val="PargrafodaLista"/>
        <w:numPr>
          <w:ilvl w:val="1"/>
          <w:numId w:val="2"/>
        </w:numPr>
        <w:ind w:left="0" w:firstLine="0"/>
        <w:rPr>
          <w:rFonts w:ascii="Arial" w:hAnsi="Arial" w:cs="Arial"/>
        </w:rPr>
      </w:pPr>
      <w:bookmarkStart w:id="39" w:name="_Hlk189839438"/>
      <w:r w:rsidRPr="00E87F11">
        <w:rPr>
          <w:rFonts w:ascii="Arial" w:hAnsi="Arial" w:cs="Arial"/>
        </w:rPr>
        <w:t>Em caso de prorrogação da ata de registro de preços, poderá ser realizado reajuste dos itens sendo utilizado como base o INPC acumulado dos últimos 12 (doze) meses.</w:t>
      </w:r>
      <w:bookmarkEnd w:id="39"/>
    </w:p>
    <w:bookmarkEnd w:id="38"/>
    <w:p w14:paraId="23462FF4" w14:textId="77777777" w:rsidR="00D36D83" w:rsidRPr="00E87F11" w:rsidRDefault="00D36D83" w:rsidP="00D36D83">
      <w:pPr>
        <w:pStyle w:val="PargrafodaLista"/>
        <w:ind w:left="0"/>
        <w:rPr>
          <w:rFonts w:ascii="Arial" w:hAnsi="Arial" w:cs="Arial"/>
          <w:b/>
          <w:bCs/>
        </w:rPr>
      </w:pPr>
    </w:p>
    <w:p w14:paraId="4E5E4718" w14:textId="2595CA2D" w:rsidR="00043621" w:rsidRPr="00E87F11" w:rsidRDefault="00761A85" w:rsidP="00CB44C9">
      <w:pPr>
        <w:pStyle w:val="PargrafodaLista"/>
        <w:numPr>
          <w:ilvl w:val="0"/>
          <w:numId w:val="2"/>
        </w:numPr>
        <w:ind w:left="0" w:firstLine="0"/>
        <w:rPr>
          <w:rFonts w:ascii="Arial" w:hAnsi="Arial" w:cs="Arial"/>
          <w:b/>
          <w:bCs/>
        </w:rPr>
      </w:pPr>
      <w:r w:rsidRPr="00E87F11">
        <w:rPr>
          <w:rFonts w:ascii="Arial" w:hAnsi="Arial" w:cs="Arial"/>
          <w:b/>
          <w:bCs/>
        </w:rPr>
        <w:t xml:space="preserve">- CONDIÇÕES DE RECEBIMENTO E FORNECIMENTO DO OBJETO </w:t>
      </w:r>
    </w:p>
    <w:p w14:paraId="4B3B6811" w14:textId="77777777" w:rsidR="00CB44C9" w:rsidRPr="00E87F11" w:rsidRDefault="00761A85" w:rsidP="00CB44C9">
      <w:pPr>
        <w:pStyle w:val="PargrafodaLista"/>
        <w:numPr>
          <w:ilvl w:val="1"/>
          <w:numId w:val="2"/>
        </w:numPr>
        <w:ind w:left="0" w:firstLine="0"/>
        <w:rPr>
          <w:rFonts w:ascii="Arial" w:hAnsi="Arial" w:cs="Arial"/>
          <w:b/>
          <w:bCs/>
        </w:rPr>
      </w:pPr>
      <w:r w:rsidRPr="00E87F11">
        <w:rPr>
          <w:rFonts w:ascii="Arial" w:hAnsi="Arial" w:cs="Arial"/>
          <w:b/>
          <w:bCs/>
        </w:rPr>
        <w:t>- DO RECEBIMENTO DO OBJETO</w:t>
      </w:r>
    </w:p>
    <w:p w14:paraId="633571FF" w14:textId="77777777" w:rsidR="00E8605B" w:rsidRPr="00E87F11" w:rsidRDefault="00DD667A" w:rsidP="00E8605B">
      <w:pPr>
        <w:pStyle w:val="PargrafodaLista"/>
        <w:numPr>
          <w:ilvl w:val="2"/>
          <w:numId w:val="2"/>
        </w:numPr>
        <w:ind w:left="0" w:firstLine="0"/>
        <w:rPr>
          <w:rFonts w:ascii="Arial" w:hAnsi="Arial" w:cs="Arial"/>
          <w:b/>
          <w:bCs/>
        </w:rPr>
      </w:pPr>
      <w:r w:rsidRPr="00E87F11">
        <w:rPr>
          <w:rFonts w:ascii="Arial" w:hAnsi="Arial" w:cs="Arial"/>
        </w:rPr>
        <w:t xml:space="preserve">– </w:t>
      </w:r>
      <w:bookmarkStart w:id="40" w:name="_Hlk169599986"/>
      <w:r w:rsidR="007B5D86" w:rsidRPr="00E87F11">
        <w:rPr>
          <w:rFonts w:ascii="Arial" w:hAnsi="Arial" w:cs="Arial"/>
        </w:rPr>
        <w:t>O</w:t>
      </w:r>
      <w:r w:rsidR="00DF7709" w:rsidRPr="00E87F11">
        <w:rPr>
          <w:rFonts w:ascii="Arial" w:hAnsi="Arial" w:cs="Arial"/>
        </w:rPr>
        <w:t>s</w:t>
      </w:r>
      <w:r w:rsidR="007B5D86" w:rsidRPr="00E87F11">
        <w:rPr>
          <w:rFonts w:ascii="Arial" w:hAnsi="Arial" w:cs="Arial"/>
        </w:rPr>
        <w:t xml:space="preserve"> </w:t>
      </w:r>
      <w:r w:rsidR="006B1F7F" w:rsidRPr="00E87F11">
        <w:rPr>
          <w:rFonts w:ascii="Arial" w:hAnsi="Arial" w:cs="Arial"/>
        </w:rPr>
        <w:t>serviços</w:t>
      </w:r>
      <w:r w:rsidR="007B5D86" w:rsidRPr="00E87F11">
        <w:rPr>
          <w:rFonts w:ascii="Arial" w:hAnsi="Arial" w:cs="Arial"/>
        </w:rPr>
        <w:t xml:space="preserve"> ser</w:t>
      </w:r>
      <w:r w:rsidR="00DF7709" w:rsidRPr="00E87F11">
        <w:rPr>
          <w:rFonts w:ascii="Arial" w:hAnsi="Arial" w:cs="Arial"/>
        </w:rPr>
        <w:t>ão</w:t>
      </w:r>
      <w:r w:rsidR="007B5D86" w:rsidRPr="00E87F11">
        <w:rPr>
          <w:rFonts w:ascii="Arial" w:hAnsi="Arial" w:cs="Arial"/>
        </w:rPr>
        <w:t xml:space="preserve"> recebido</w:t>
      </w:r>
      <w:r w:rsidR="00DF7709" w:rsidRPr="00E87F11">
        <w:rPr>
          <w:rFonts w:ascii="Arial" w:hAnsi="Arial" w:cs="Arial"/>
        </w:rPr>
        <w:t>s</w:t>
      </w:r>
      <w:r w:rsidR="007B5D86" w:rsidRPr="00E87F11">
        <w:rPr>
          <w:rFonts w:ascii="Arial" w:hAnsi="Arial" w:cs="Arial"/>
        </w:rPr>
        <w:t xml:space="preserve"> provisoriamente</w:t>
      </w:r>
      <w:r w:rsidR="0078697D" w:rsidRPr="00E87F11">
        <w:rPr>
          <w:rFonts w:ascii="Arial" w:hAnsi="Arial" w:cs="Arial"/>
        </w:rPr>
        <w:t xml:space="preserve"> em até 3</w:t>
      </w:r>
      <w:r w:rsidR="005E23D1" w:rsidRPr="00E87F11">
        <w:rPr>
          <w:rFonts w:ascii="Arial" w:hAnsi="Arial" w:cs="Arial"/>
        </w:rPr>
        <w:t xml:space="preserve"> </w:t>
      </w:r>
      <w:r w:rsidR="0078697D" w:rsidRPr="00E87F11">
        <w:rPr>
          <w:rFonts w:ascii="Arial" w:hAnsi="Arial" w:cs="Arial"/>
        </w:rPr>
        <w:t>(três) dias úteis contados da entrega efetiva</w:t>
      </w:r>
      <w:r w:rsidR="00CB44C9" w:rsidRPr="00E87F11">
        <w:rPr>
          <w:rFonts w:ascii="Arial" w:hAnsi="Arial" w:cs="Arial"/>
          <w:color w:val="000000"/>
        </w:rPr>
        <w:t xml:space="preserve"> dos produtos técnicos (relatórios, croquis, memoriais e demais documentos) pela </w:t>
      </w:r>
      <w:r w:rsidR="00924BE0" w:rsidRPr="00E87F11">
        <w:rPr>
          <w:rFonts w:ascii="Arial" w:hAnsi="Arial" w:cs="Arial"/>
          <w:color w:val="000000"/>
        </w:rPr>
        <w:t>proponente contratada</w:t>
      </w:r>
      <w:r w:rsidR="00CB44C9" w:rsidRPr="00E87F11">
        <w:rPr>
          <w:rFonts w:ascii="Arial" w:hAnsi="Arial" w:cs="Arial"/>
          <w:color w:val="000000"/>
        </w:rPr>
        <w:t>, acompanhado de ART ou RRT emitida por profissional habilitado. A fiscalização verificará a conformidade com o escopo da Ordem de Serviço, as normas técnicas aplicáveis e as exigências contratuais.</w:t>
      </w:r>
    </w:p>
    <w:p w14:paraId="40E68D63" w14:textId="61BB1358" w:rsidR="00BB15B8" w:rsidRPr="00E87F11" w:rsidRDefault="00BB15B8" w:rsidP="00E8605B">
      <w:pPr>
        <w:pStyle w:val="PargrafodaLista"/>
        <w:numPr>
          <w:ilvl w:val="2"/>
          <w:numId w:val="2"/>
        </w:numPr>
        <w:ind w:left="0" w:firstLine="0"/>
        <w:rPr>
          <w:rFonts w:ascii="Arial" w:hAnsi="Arial" w:cs="Arial"/>
          <w:b/>
          <w:bCs/>
        </w:rPr>
      </w:pPr>
      <w:r w:rsidRPr="00E87F11">
        <w:rPr>
          <w:rFonts w:ascii="Arial" w:hAnsi="Arial" w:cs="Arial"/>
        </w:rPr>
        <w:t>O recebimento definitivo ocorrerá</w:t>
      </w:r>
      <w:r w:rsidR="0078697D" w:rsidRPr="00E87F11">
        <w:rPr>
          <w:rFonts w:ascii="Arial" w:hAnsi="Arial" w:cs="Arial"/>
        </w:rPr>
        <w:t xml:space="preserve"> em até 15</w:t>
      </w:r>
      <w:r w:rsidR="005E23D1" w:rsidRPr="00E87F11">
        <w:rPr>
          <w:rFonts w:ascii="Arial" w:hAnsi="Arial" w:cs="Arial"/>
        </w:rPr>
        <w:t xml:space="preserve"> </w:t>
      </w:r>
      <w:r w:rsidR="0078697D" w:rsidRPr="00E87F11">
        <w:rPr>
          <w:rFonts w:ascii="Arial" w:hAnsi="Arial" w:cs="Arial"/>
        </w:rPr>
        <w:t>(quinze) dias do recebimento provisório</w:t>
      </w:r>
      <w:r w:rsidR="00E8605B" w:rsidRPr="00E87F11">
        <w:rPr>
          <w:rFonts w:ascii="Arial" w:hAnsi="Arial" w:cs="Arial"/>
        </w:rPr>
        <w:t xml:space="preserve"> e </w:t>
      </w:r>
      <w:r w:rsidR="00E8605B" w:rsidRPr="00E87F11">
        <w:rPr>
          <w:rFonts w:ascii="Arial" w:hAnsi="Arial" w:cs="Arial"/>
          <w:color w:val="000000"/>
        </w:rPr>
        <w:t>será formalizado após a análise e validação técnica pela fiscalização designada, confirmando que os serviços foram executados em conformidade com as especificações</w:t>
      </w:r>
      <w:r w:rsidR="0078697D" w:rsidRPr="00E87F11">
        <w:rPr>
          <w:rFonts w:ascii="Arial" w:hAnsi="Arial" w:cs="Arial"/>
        </w:rPr>
        <w:t>,</w:t>
      </w:r>
      <w:r w:rsidR="0094792F" w:rsidRPr="00E87F11">
        <w:rPr>
          <w:rFonts w:ascii="Arial" w:hAnsi="Arial" w:cs="Arial"/>
        </w:rPr>
        <w:t xml:space="preserve"> </w:t>
      </w:r>
      <w:r w:rsidRPr="00E87F11">
        <w:rPr>
          <w:rFonts w:ascii="Arial" w:hAnsi="Arial" w:cs="Arial"/>
        </w:rPr>
        <w:t xml:space="preserve">mediante atesto na Nota Fiscal do servidor </w:t>
      </w:r>
      <w:r w:rsidR="00C36F34" w:rsidRPr="00E87F11">
        <w:rPr>
          <w:rFonts w:ascii="Arial" w:hAnsi="Arial" w:cs="Arial"/>
        </w:rPr>
        <w:t>e/</w:t>
      </w:r>
      <w:r w:rsidRPr="00E87F11">
        <w:rPr>
          <w:rFonts w:ascii="Arial" w:hAnsi="Arial" w:cs="Arial"/>
        </w:rPr>
        <w:t xml:space="preserve">ou </w:t>
      </w:r>
      <w:r w:rsidR="00F15B24" w:rsidRPr="00E87F11">
        <w:rPr>
          <w:rFonts w:ascii="Arial" w:hAnsi="Arial" w:cs="Arial"/>
        </w:rPr>
        <w:t xml:space="preserve">Comissão </w:t>
      </w:r>
      <w:r w:rsidRPr="00E87F11">
        <w:rPr>
          <w:rFonts w:ascii="Arial" w:hAnsi="Arial" w:cs="Arial"/>
        </w:rPr>
        <w:t xml:space="preserve">de </w:t>
      </w:r>
      <w:r w:rsidR="00F15B24" w:rsidRPr="00E87F11">
        <w:rPr>
          <w:rFonts w:ascii="Arial" w:hAnsi="Arial" w:cs="Arial"/>
        </w:rPr>
        <w:t xml:space="preserve">Recebimento </w:t>
      </w:r>
      <w:r w:rsidRPr="00E87F11">
        <w:rPr>
          <w:rFonts w:ascii="Arial" w:hAnsi="Arial" w:cs="Arial"/>
        </w:rPr>
        <w:t xml:space="preserve">de </w:t>
      </w:r>
      <w:r w:rsidR="00F15B24" w:rsidRPr="00E87F11">
        <w:rPr>
          <w:rFonts w:ascii="Arial" w:hAnsi="Arial" w:cs="Arial"/>
        </w:rPr>
        <w:t xml:space="preserve">Bens </w:t>
      </w:r>
      <w:r w:rsidRPr="00E87F11">
        <w:rPr>
          <w:rFonts w:ascii="Arial" w:hAnsi="Arial" w:cs="Arial"/>
        </w:rPr>
        <w:t xml:space="preserve">e </w:t>
      </w:r>
      <w:r w:rsidR="00F15B24" w:rsidRPr="00E87F11">
        <w:rPr>
          <w:rFonts w:ascii="Arial" w:hAnsi="Arial" w:cs="Arial"/>
        </w:rPr>
        <w:t>Serviços</w:t>
      </w:r>
      <w:r w:rsidR="00D94A1A" w:rsidRPr="00E87F11">
        <w:rPr>
          <w:rFonts w:ascii="Arial" w:hAnsi="Arial" w:cs="Arial"/>
        </w:rPr>
        <w:t>.</w:t>
      </w:r>
    </w:p>
    <w:p w14:paraId="68A0B68D" w14:textId="77777777" w:rsidR="00A23D5F" w:rsidRPr="00E87F11" w:rsidRDefault="00024E8A" w:rsidP="00A23D5F">
      <w:pPr>
        <w:pStyle w:val="PargrafodaLista"/>
        <w:numPr>
          <w:ilvl w:val="2"/>
          <w:numId w:val="2"/>
        </w:numPr>
        <w:ind w:left="0" w:firstLine="0"/>
        <w:rPr>
          <w:rFonts w:ascii="Arial" w:hAnsi="Arial" w:cs="Arial"/>
        </w:rPr>
      </w:pPr>
      <w:r w:rsidRPr="00E87F11">
        <w:rPr>
          <w:rFonts w:ascii="Arial" w:hAnsi="Arial" w:cs="Arial"/>
        </w:rPr>
        <w:t xml:space="preserve">O recebimento provisório ou definitivo não excluirá a responsabilidade civil </w:t>
      </w:r>
      <w:r w:rsidR="00D36D83" w:rsidRPr="00E87F11">
        <w:rPr>
          <w:rFonts w:ascii="Arial" w:hAnsi="Arial" w:cs="Arial"/>
        </w:rPr>
        <w:t xml:space="preserve">da proponente vencedora </w:t>
      </w:r>
      <w:r w:rsidRPr="00E87F11">
        <w:rPr>
          <w:rFonts w:ascii="Arial" w:hAnsi="Arial" w:cs="Arial"/>
        </w:rPr>
        <w:t xml:space="preserve">pela solidez e pela segurança dos </w:t>
      </w:r>
      <w:r w:rsidR="00640B11" w:rsidRPr="00E87F11">
        <w:rPr>
          <w:rFonts w:ascii="Arial" w:hAnsi="Arial" w:cs="Arial"/>
        </w:rPr>
        <w:t>serviços prestados</w:t>
      </w:r>
      <w:r w:rsidRPr="00E87F11">
        <w:rPr>
          <w:rFonts w:ascii="Arial" w:hAnsi="Arial" w:cs="Arial"/>
        </w:rPr>
        <w:t xml:space="preserve"> nem a responsabilidade ético-profissional pela perfeita execução do contrato</w:t>
      </w:r>
      <w:r w:rsidR="00640F33" w:rsidRPr="00E87F11">
        <w:rPr>
          <w:rFonts w:ascii="Arial" w:hAnsi="Arial" w:cs="Arial"/>
        </w:rPr>
        <w:t>/ata de registro de preços</w:t>
      </w:r>
      <w:r w:rsidRPr="00E87F11">
        <w:rPr>
          <w:rFonts w:ascii="Arial" w:hAnsi="Arial" w:cs="Arial"/>
        </w:rPr>
        <w:t>.</w:t>
      </w:r>
    </w:p>
    <w:p w14:paraId="6E644D93" w14:textId="77777777" w:rsidR="00F34ABE" w:rsidRPr="00E87F11" w:rsidRDefault="008E5C10" w:rsidP="00F34ABE">
      <w:pPr>
        <w:pStyle w:val="PargrafodaLista"/>
        <w:numPr>
          <w:ilvl w:val="2"/>
          <w:numId w:val="2"/>
        </w:numPr>
        <w:ind w:left="0" w:firstLine="0"/>
        <w:rPr>
          <w:rFonts w:ascii="Arial" w:hAnsi="Arial" w:cs="Arial"/>
          <w:bCs/>
        </w:rPr>
      </w:pPr>
      <w:r w:rsidRPr="00E87F11">
        <w:rPr>
          <w:rFonts w:ascii="Arial" w:hAnsi="Arial" w:cs="Arial"/>
          <w:bCs/>
        </w:rPr>
        <w:t>Os serviços</w:t>
      </w:r>
      <w:r w:rsidR="002E64B9" w:rsidRPr="00E87F11">
        <w:rPr>
          <w:rFonts w:ascii="Arial" w:hAnsi="Arial" w:cs="Arial"/>
          <w:bCs/>
        </w:rPr>
        <w:t xml:space="preserve"> serão recebid</w:t>
      </w:r>
      <w:r w:rsidRPr="00E87F11">
        <w:rPr>
          <w:rFonts w:ascii="Arial" w:hAnsi="Arial" w:cs="Arial"/>
          <w:bCs/>
        </w:rPr>
        <w:t>o</w:t>
      </w:r>
      <w:r w:rsidR="002E64B9" w:rsidRPr="00E87F11">
        <w:rPr>
          <w:rFonts w:ascii="Arial" w:hAnsi="Arial" w:cs="Arial"/>
          <w:bCs/>
        </w:rPr>
        <w:t>s pela Comissão de Recebimento de Bens e Serviços ou servidor designado, que realizará as conferências necessárias, para o cumprimento do objeto.</w:t>
      </w:r>
    </w:p>
    <w:p w14:paraId="4B09CE97" w14:textId="46E1F652" w:rsidR="00F34ABE" w:rsidRPr="00E87F11" w:rsidRDefault="00F34ABE" w:rsidP="00FF5475">
      <w:pPr>
        <w:pStyle w:val="PargrafodaLista"/>
        <w:numPr>
          <w:ilvl w:val="2"/>
          <w:numId w:val="2"/>
        </w:numPr>
        <w:ind w:left="0" w:firstLine="0"/>
        <w:rPr>
          <w:rFonts w:ascii="Arial" w:hAnsi="Arial" w:cs="Arial"/>
          <w:bCs/>
        </w:rPr>
      </w:pPr>
      <w:r w:rsidRPr="00E87F11">
        <w:rPr>
          <w:rFonts w:ascii="Arial" w:hAnsi="Arial" w:cs="Arial"/>
          <w:color w:val="000000"/>
        </w:rPr>
        <w:t>O acompanhamento das entregas incluirá o recebimento e a conferência de todos os produtos técnicos (relatórios, croquis, memoriais), garantindo a conformidade com as especificações contratuais e as normas técnicas aplicáveis.</w:t>
      </w:r>
    </w:p>
    <w:p w14:paraId="0A778039" w14:textId="1227AA0B" w:rsidR="00A4250E" w:rsidRPr="00E87F11" w:rsidRDefault="00A4250E" w:rsidP="00B53A69">
      <w:pPr>
        <w:pStyle w:val="PargrafodaLista"/>
        <w:numPr>
          <w:ilvl w:val="2"/>
          <w:numId w:val="2"/>
        </w:numPr>
        <w:tabs>
          <w:tab w:val="left" w:pos="993"/>
        </w:tabs>
        <w:ind w:left="0" w:firstLine="0"/>
        <w:rPr>
          <w:rFonts w:ascii="Arial" w:hAnsi="Arial" w:cs="Arial"/>
        </w:rPr>
      </w:pPr>
      <w:r w:rsidRPr="00E87F11">
        <w:rPr>
          <w:rFonts w:ascii="Arial" w:hAnsi="Arial" w:cs="Arial"/>
        </w:rPr>
        <w:lastRenderedPageBreak/>
        <w:t>Na hipótese de constatação de irregularidades</w:t>
      </w:r>
      <w:r w:rsidR="004233FD" w:rsidRPr="00E87F11">
        <w:rPr>
          <w:rFonts w:ascii="Arial" w:hAnsi="Arial" w:cs="Arial"/>
        </w:rPr>
        <w:t>/</w:t>
      </w:r>
      <w:r w:rsidRPr="00E87F11">
        <w:rPr>
          <w:rFonts w:ascii="Arial" w:hAnsi="Arial" w:cs="Arial"/>
        </w:rPr>
        <w:t xml:space="preserve">imperfeições </w:t>
      </w:r>
      <w:r w:rsidR="006C00CA" w:rsidRPr="00E87F11">
        <w:rPr>
          <w:rFonts w:ascii="Arial" w:hAnsi="Arial" w:cs="Arial"/>
        </w:rPr>
        <w:t>que comprometam a aceitação d</w:t>
      </w:r>
      <w:r w:rsidR="00642FC3" w:rsidRPr="00E87F11">
        <w:rPr>
          <w:rFonts w:ascii="Arial" w:hAnsi="Arial" w:cs="Arial"/>
        </w:rPr>
        <w:t>o</w:t>
      </w:r>
      <w:r w:rsidR="00BC3A81" w:rsidRPr="00E87F11">
        <w:rPr>
          <w:rFonts w:ascii="Arial" w:hAnsi="Arial" w:cs="Arial"/>
        </w:rPr>
        <w:t xml:space="preserve">s </w:t>
      </w:r>
      <w:r w:rsidR="00C2286B" w:rsidRPr="00E87F11">
        <w:rPr>
          <w:rFonts w:ascii="Arial" w:hAnsi="Arial" w:cs="Arial"/>
        </w:rPr>
        <w:t>serviços</w:t>
      </w:r>
      <w:r w:rsidR="00BC3A81" w:rsidRPr="00E87F11">
        <w:rPr>
          <w:rFonts w:ascii="Arial" w:hAnsi="Arial" w:cs="Arial"/>
        </w:rPr>
        <w:t xml:space="preserve"> </w:t>
      </w:r>
      <w:r w:rsidR="007773CA" w:rsidRPr="00E87F11">
        <w:rPr>
          <w:rFonts w:ascii="Arial" w:hAnsi="Arial" w:cs="Arial"/>
        </w:rPr>
        <w:t xml:space="preserve">ou documentos </w:t>
      </w:r>
      <w:r w:rsidR="006C00CA" w:rsidRPr="00E87F11">
        <w:rPr>
          <w:rFonts w:ascii="Arial" w:hAnsi="Arial" w:cs="Arial"/>
        </w:rPr>
        <w:t xml:space="preserve">pelo município </w:t>
      </w:r>
      <w:r w:rsidRPr="00E87F11">
        <w:rPr>
          <w:rFonts w:ascii="Arial" w:hAnsi="Arial" w:cs="Arial"/>
        </w:rPr>
        <w:t>ou</w:t>
      </w:r>
      <w:r w:rsidR="00D6498A" w:rsidRPr="00E87F11">
        <w:rPr>
          <w:rFonts w:ascii="Arial" w:hAnsi="Arial" w:cs="Arial"/>
        </w:rPr>
        <w:t xml:space="preserve"> a</w:t>
      </w:r>
      <w:r w:rsidRPr="00E87F11">
        <w:rPr>
          <w:rFonts w:ascii="Arial" w:hAnsi="Arial" w:cs="Arial"/>
        </w:rPr>
        <w:t xml:space="preserve"> </w:t>
      </w:r>
      <w:r w:rsidR="00925B63" w:rsidRPr="00E87F11">
        <w:rPr>
          <w:rFonts w:ascii="Arial" w:hAnsi="Arial" w:cs="Arial"/>
        </w:rPr>
        <w:t>verificação</w:t>
      </w:r>
      <w:r w:rsidR="00CE1A11" w:rsidRPr="00E87F11">
        <w:rPr>
          <w:rFonts w:ascii="Arial" w:hAnsi="Arial" w:cs="Arial"/>
        </w:rPr>
        <w:t xml:space="preserve"> de </w:t>
      </w:r>
      <w:r w:rsidR="004233FD" w:rsidRPr="00E87F11">
        <w:rPr>
          <w:rFonts w:ascii="Arial" w:hAnsi="Arial" w:cs="Arial"/>
        </w:rPr>
        <w:t xml:space="preserve">que </w:t>
      </w:r>
      <w:r w:rsidR="00997687" w:rsidRPr="00E87F11">
        <w:rPr>
          <w:rFonts w:ascii="Arial" w:hAnsi="Arial" w:cs="Arial"/>
        </w:rPr>
        <w:t>o</w:t>
      </w:r>
      <w:r w:rsidR="004233FD" w:rsidRPr="00E87F11">
        <w:rPr>
          <w:rFonts w:ascii="Arial" w:hAnsi="Arial" w:cs="Arial"/>
        </w:rPr>
        <w:t xml:space="preserve">s </w:t>
      </w:r>
      <w:r w:rsidR="00854ADC" w:rsidRPr="00E87F11">
        <w:rPr>
          <w:rFonts w:ascii="Arial" w:hAnsi="Arial" w:cs="Arial"/>
        </w:rPr>
        <w:t>mesm</w:t>
      </w:r>
      <w:r w:rsidR="00997687" w:rsidRPr="00E87F11">
        <w:rPr>
          <w:rFonts w:ascii="Arial" w:hAnsi="Arial" w:cs="Arial"/>
        </w:rPr>
        <w:t>o</w:t>
      </w:r>
      <w:r w:rsidR="00854ADC" w:rsidRPr="00E87F11">
        <w:rPr>
          <w:rFonts w:ascii="Arial" w:hAnsi="Arial" w:cs="Arial"/>
        </w:rPr>
        <w:t>s</w:t>
      </w:r>
      <w:r w:rsidR="004233FD" w:rsidRPr="00E87F11">
        <w:rPr>
          <w:rFonts w:ascii="Arial" w:hAnsi="Arial" w:cs="Arial"/>
        </w:rPr>
        <w:t xml:space="preserve"> </w:t>
      </w:r>
      <w:r w:rsidR="0098167E" w:rsidRPr="00E87F11">
        <w:rPr>
          <w:rFonts w:ascii="Arial" w:hAnsi="Arial" w:cs="Arial"/>
        </w:rPr>
        <w:t xml:space="preserve">não </w:t>
      </w:r>
      <w:r w:rsidR="00CE1A11" w:rsidRPr="00E87F11">
        <w:rPr>
          <w:rFonts w:ascii="Arial" w:hAnsi="Arial" w:cs="Arial"/>
        </w:rPr>
        <w:t>estejam</w:t>
      </w:r>
      <w:r w:rsidR="0098167E" w:rsidRPr="00E87F11">
        <w:rPr>
          <w:rFonts w:ascii="Arial" w:hAnsi="Arial" w:cs="Arial"/>
        </w:rPr>
        <w:t xml:space="preserve"> estritamente de </w:t>
      </w:r>
      <w:r w:rsidR="00854ADC" w:rsidRPr="00E87F11">
        <w:rPr>
          <w:rFonts w:ascii="Arial" w:hAnsi="Arial" w:cs="Arial"/>
        </w:rPr>
        <w:t xml:space="preserve">acordo </w:t>
      </w:r>
      <w:r w:rsidR="0098167E" w:rsidRPr="00E87F11">
        <w:rPr>
          <w:rFonts w:ascii="Arial" w:hAnsi="Arial" w:cs="Arial"/>
        </w:rPr>
        <w:t xml:space="preserve">com </w:t>
      </w:r>
      <w:r w:rsidR="00854ADC" w:rsidRPr="00E87F11">
        <w:rPr>
          <w:rFonts w:ascii="Arial" w:hAnsi="Arial" w:cs="Arial"/>
        </w:rPr>
        <w:t>as especificações do</w:t>
      </w:r>
      <w:r w:rsidR="0098167E" w:rsidRPr="00E87F11">
        <w:rPr>
          <w:rFonts w:ascii="Arial" w:hAnsi="Arial" w:cs="Arial"/>
        </w:rPr>
        <w:t xml:space="preserve"> termo de referência</w:t>
      </w:r>
      <w:r w:rsidR="0062288F" w:rsidRPr="00E87F11">
        <w:rPr>
          <w:rFonts w:ascii="Arial" w:hAnsi="Arial" w:cs="Arial"/>
        </w:rPr>
        <w:t>, da</w:t>
      </w:r>
      <w:r w:rsidR="0098167E" w:rsidRPr="00E87F11">
        <w:rPr>
          <w:rFonts w:ascii="Arial" w:hAnsi="Arial" w:cs="Arial"/>
        </w:rPr>
        <w:t xml:space="preserve"> proposta</w:t>
      </w:r>
      <w:r w:rsidR="00E358C1" w:rsidRPr="00E87F11">
        <w:rPr>
          <w:rFonts w:ascii="Arial" w:hAnsi="Arial" w:cs="Arial"/>
        </w:rPr>
        <w:t>,</w:t>
      </w:r>
      <w:r w:rsidR="0062288F" w:rsidRPr="00E87F11">
        <w:rPr>
          <w:rFonts w:ascii="Arial" w:hAnsi="Arial" w:cs="Arial"/>
        </w:rPr>
        <w:t xml:space="preserve"> da ata de registro de preços</w:t>
      </w:r>
      <w:r w:rsidR="00E358C1" w:rsidRPr="00E87F11">
        <w:rPr>
          <w:rFonts w:ascii="Arial" w:hAnsi="Arial" w:cs="Arial"/>
        </w:rPr>
        <w:t xml:space="preserve"> e das normas regulamentadoras</w:t>
      </w:r>
      <w:r w:rsidR="00595EF4" w:rsidRPr="00E87F11">
        <w:rPr>
          <w:rFonts w:ascii="Arial" w:hAnsi="Arial" w:cs="Arial"/>
        </w:rPr>
        <w:t xml:space="preserve">, </w:t>
      </w:r>
      <w:r w:rsidR="00070FF3" w:rsidRPr="00E87F11">
        <w:rPr>
          <w:rFonts w:ascii="Arial" w:hAnsi="Arial" w:cs="Arial"/>
        </w:rPr>
        <w:t>est</w:t>
      </w:r>
      <w:r w:rsidR="00997687" w:rsidRPr="00E87F11">
        <w:rPr>
          <w:rFonts w:ascii="Arial" w:hAnsi="Arial" w:cs="Arial"/>
        </w:rPr>
        <w:t>e</w:t>
      </w:r>
      <w:r w:rsidR="00070FF3" w:rsidRPr="00E87F11">
        <w:rPr>
          <w:rFonts w:ascii="Arial" w:hAnsi="Arial" w:cs="Arial"/>
        </w:rPr>
        <w:t xml:space="preserve">s </w:t>
      </w:r>
      <w:r w:rsidR="00595EF4" w:rsidRPr="00E87F11">
        <w:rPr>
          <w:rFonts w:ascii="Arial" w:hAnsi="Arial" w:cs="Arial"/>
        </w:rPr>
        <w:t xml:space="preserve">serão </w:t>
      </w:r>
      <w:r w:rsidRPr="00E87F11">
        <w:rPr>
          <w:rFonts w:ascii="Arial" w:hAnsi="Arial" w:cs="Arial"/>
        </w:rPr>
        <w:t>rejeitad</w:t>
      </w:r>
      <w:r w:rsidR="00997687" w:rsidRPr="00E87F11">
        <w:rPr>
          <w:rFonts w:ascii="Arial" w:hAnsi="Arial" w:cs="Arial"/>
        </w:rPr>
        <w:t>o</w:t>
      </w:r>
      <w:r w:rsidR="00D6498A" w:rsidRPr="00E87F11">
        <w:rPr>
          <w:rFonts w:ascii="Arial" w:hAnsi="Arial" w:cs="Arial"/>
        </w:rPr>
        <w:t>s</w:t>
      </w:r>
      <w:r w:rsidR="006B433E" w:rsidRPr="00E87F11">
        <w:rPr>
          <w:rFonts w:ascii="Arial" w:hAnsi="Arial" w:cs="Arial"/>
        </w:rPr>
        <w:t xml:space="preserve"> e deverão ser </w:t>
      </w:r>
      <w:r w:rsidR="00DC4322" w:rsidRPr="00E87F11">
        <w:rPr>
          <w:rFonts w:ascii="Arial" w:hAnsi="Arial" w:cs="Arial"/>
        </w:rPr>
        <w:t>refeitos</w:t>
      </w:r>
      <w:r w:rsidR="006B433E" w:rsidRPr="00E87F11">
        <w:rPr>
          <w:rFonts w:ascii="Arial" w:hAnsi="Arial" w:cs="Arial"/>
        </w:rPr>
        <w:t xml:space="preserve"> pela proponente vencedora</w:t>
      </w:r>
      <w:r w:rsidRPr="00E87F11">
        <w:rPr>
          <w:rFonts w:ascii="Arial" w:hAnsi="Arial" w:cs="Arial"/>
        </w:rPr>
        <w:t>, sem ônus para o município, sendo que o ato do recebimento não importará na aceitação.</w:t>
      </w:r>
    </w:p>
    <w:p w14:paraId="5E364246" w14:textId="0C6BFFB0" w:rsidR="00024E8A" w:rsidRPr="00E87F11" w:rsidRDefault="00024E8A" w:rsidP="00B53A69">
      <w:pPr>
        <w:pStyle w:val="PargrafodaLista"/>
        <w:numPr>
          <w:ilvl w:val="3"/>
          <w:numId w:val="2"/>
        </w:numPr>
        <w:tabs>
          <w:tab w:val="left" w:pos="993"/>
        </w:tabs>
        <w:ind w:left="0" w:firstLine="0"/>
        <w:rPr>
          <w:rFonts w:ascii="Arial" w:hAnsi="Arial" w:cs="Arial"/>
        </w:rPr>
      </w:pPr>
      <w:r w:rsidRPr="00E87F11">
        <w:rPr>
          <w:rFonts w:ascii="Arial" w:hAnsi="Arial" w:cs="Arial"/>
        </w:rPr>
        <w:t xml:space="preserve">Caso atrase ou se recuse a </w:t>
      </w:r>
      <w:r w:rsidR="008C3DC4" w:rsidRPr="00E87F11">
        <w:rPr>
          <w:rFonts w:ascii="Arial" w:hAnsi="Arial" w:cs="Arial"/>
        </w:rPr>
        <w:t>refazer os serviços</w:t>
      </w:r>
      <w:r w:rsidRPr="00E87F11">
        <w:rPr>
          <w:rFonts w:ascii="Arial" w:hAnsi="Arial" w:cs="Arial"/>
        </w:rPr>
        <w:t xml:space="preserve">, </w:t>
      </w:r>
      <w:r w:rsidR="00994F8D" w:rsidRPr="00E87F11">
        <w:rPr>
          <w:rFonts w:ascii="Arial" w:hAnsi="Arial" w:cs="Arial"/>
        </w:rPr>
        <w:t>a proponente vencedora</w:t>
      </w:r>
      <w:r w:rsidRPr="00E87F11">
        <w:rPr>
          <w:rFonts w:ascii="Arial" w:hAnsi="Arial" w:cs="Arial"/>
        </w:rPr>
        <w:t xml:space="preserve"> estará sujeit</w:t>
      </w:r>
      <w:r w:rsidR="00994F8D" w:rsidRPr="00E87F11">
        <w:rPr>
          <w:rFonts w:ascii="Arial" w:hAnsi="Arial" w:cs="Arial"/>
        </w:rPr>
        <w:t>a</w:t>
      </w:r>
      <w:r w:rsidRPr="00E87F11">
        <w:rPr>
          <w:rFonts w:ascii="Arial" w:hAnsi="Arial" w:cs="Arial"/>
        </w:rPr>
        <w:t xml:space="preserve"> a sanções administrativas, sendo que o </w:t>
      </w:r>
      <w:r w:rsidR="00E1674C" w:rsidRPr="00E87F11">
        <w:rPr>
          <w:rFonts w:ascii="Arial" w:hAnsi="Arial" w:cs="Arial"/>
        </w:rPr>
        <w:t>serviço</w:t>
      </w:r>
      <w:r w:rsidRPr="00E87F11">
        <w:rPr>
          <w:rFonts w:ascii="Arial" w:hAnsi="Arial" w:cs="Arial"/>
        </w:rPr>
        <w:t xml:space="preserve"> </w:t>
      </w:r>
      <w:r w:rsidR="00E1674C" w:rsidRPr="00E87F11">
        <w:rPr>
          <w:rFonts w:ascii="Arial" w:hAnsi="Arial" w:cs="Arial"/>
        </w:rPr>
        <w:t>refeito</w:t>
      </w:r>
      <w:r w:rsidRPr="00E87F11">
        <w:rPr>
          <w:rFonts w:ascii="Arial" w:hAnsi="Arial" w:cs="Arial"/>
        </w:rPr>
        <w:t xml:space="preserve"> passará pelo mesmo processo de verificação observado na primeira entrega;</w:t>
      </w:r>
    </w:p>
    <w:p w14:paraId="6B52862A" w14:textId="494E6542" w:rsidR="00EB0619" w:rsidRPr="00E87F11" w:rsidRDefault="00024E8A" w:rsidP="00B53A69">
      <w:pPr>
        <w:pStyle w:val="PargrafodaLista"/>
        <w:numPr>
          <w:ilvl w:val="2"/>
          <w:numId w:val="2"/>
        </w:numPr>
        <w:tabs>
          <w:tab w:val="left" w:pos="851"/>
        </w:tabs>
        <w:ind w:left="0" w:firstLine="0"/>
        <w:rPr>
          <w:rFonts w:ascii="Arial" w:hAnsi="Arial" w:cs="Arial"/>
        </w:rPr>
      </w:pPr>
      <w:r w:rsidRPr="00E87F11">
        <w:rPr>
          <w:rFonts w:ascii="Arial" w:hAnsi="Arial" w:cs="Arial"/>
        </w:rPr>
        <w:t>- O prazo para a solução, pel</w:t>
      </w:r>
      <w:r w:rsidR="0023679F" w:rsidRPr="00E87F11">
        <w:rPr>
          <w:rFonts w:ascii="Arial" w:hAnsi="Arial" w:cs="Arial"/>
        </w:rPr>
        <w:t>a proponente vencedora</w:t>
      </w:r>
      <w:r w:rsidRPr="00E87F11">
        <w:rPr>
          <w:rFonts w:ascii="Arial" w:hAnsi="Arial" w:cs="Arial"/>
        </w:rPr>
        <w:t xml:space="preserve">, de inconsistências na </w:t>
      </w:r>
      <w:r w:rsidR="00E1674C" w:rsidRPr="00E87F11">
        <w:rPr>
          <w:rFonts w:ascii="Arial" w:hAnsi="Arial" w:cs="Arial"/>
        </w:rPr>
        <w:t>prestação</w:t>
      </w:r>
      <w:r w:rsidRPr="00E87F11">
        <w:rPr>
          <w:rFonts w:ascii="Arial" w:hAnsi="Arial" w:cs="Arial"/>
        </w:rPr>
        <w:t xml:space="preserve"> dos </w:t>
      </w:r>
      <w:r w:rsidR="00E1674C" w:rsidRPr="00E87F11">
        <w:rPr>
          <w:rFonts w:ascii="Arial" w:hAnsi="Arial" w:cs="Arial"/>
        </w:rPr>
        <w:t>serviços</w:t>
      </w:r>
      <w:r w:rsidRPr="00E87F11">
        <w:rPr>
          <w:rFonts w:ascii="Arial" w:hAnsi="Arial" w:cs="Arial"/>
        </w:rPr>
        <w:t xml:space="preserve"> ou de saneamento da nota fiscal ou de instrumento de cobrança equivalente verificadas pela Administração durante a análise prévia à liquidação de despesa, não será computado para os fins do recebimento definitivo.</w:t>
      </w:r>
    </w:p>
    <w:p w14:paraId="06FF9DA3" w14:textId="510E92C0" w:rsidR="00BD2647" w:rsidRPr="00E87F11" w:rsidRDefault="00024E8A" w:rsidP="00E6674B">
      <w:pPr>
        <w:pStyle w:val="PargrafodaLista"/>
        <w:numPr>
          <w:ilvl w:val="2"/>
          <w:numId w:val="2"/>
        </w:numPr>
        <w:tabs>
          <w:tab w:val="left" w:pos="851"/>
        </w:tabs>
        <w:ind w:left="0" w:firstLine="0"/>
        <w:rPr>
          <w:rFonts w:ascii="Arial" w:hAnsi="Arial" w:cs="Arial"/>
        </w:rPr>
      </w:pPr>
      <w:r w:rsidRPr="00E87F11">
        <w:rPr>
          <w:rFonts w:ascii="Arial" w:hAnsi="Arial" w:cs="Arial"/>
        </w:rPr>
        <w:t xml:space="preserve">- Independentemente da aceitação, a </w:t>
      </w:r>
      <w:r w:rsidR="00326B2B" w:rsidRPr="00E87F11">
        <w:rPr>
          <w:rFonts w:ascii="Arial" w:hAnsi="Arial" w:cs="Arial"/>
        </w:rPr>
        <w:t xml:space="preserve">proponente vencedora </w:t>
      </w:r>
      <w:r w:rsidRPr="00E87F11">
        <w:rPr>
          <w:rFonts w:ascii="Arial" w:hAnsi="Arial" w:cs="Arial"/>
        </w:rPr>
        <w:t xml:space="preserve">garantirá a qualidade </w:t>
      </w:r>
      <w:r w:rsidR="003A38A3" w:rsidRPr="00E87F11">
        <w:rPr>
          <w:rFonts w:ascii="Arial" w:hAnsi="Arial" w:cs="Arial"/>
        </w:rPr>
        <w:t>d</w:t>
      </w:r>
      <w:r w:rsidR="00260EDA" w:rsidRPr="00E87F11">
        <w:rPr>
          <w:rFonts w:ascii="Arial" w:hAnsi="Arial" w:cs="Arial"/>
        </w:rPr>
        <w:t>e cada</w:t>
      </w:r>
      <w:r w:rsidR="003A38A3" w:rsidRPr="00E87F11">
        <w:rPr>
          <w:rFonts w:ascii="Arial" w:hAnsi="Arial" w:cs="Arial"/>
        </w:rPr>
        <w:t xml:space="preserve"> </w:t>
      </w:r>
      <w:r w:rsidR="009A405F" w:rsidRPr="00E87F11">
        <w:rPr>
          <w:rFonts w:ascii="Arial" w:hAnsi="Arial" w:cs="Arial"/>
        </w:rPr>
        <w:t>serviço</w:t>
      </w:r>
      <w:r w:rsidRPr="00E87F11">
        <w:rPr>
          <w:rFonts w:ascii="Arial" w:hAnsi="Arial" w:cs="Arial"/>
        </w:rPr>
        <w:t xml:space="preserve">, obrigando-se a </w:t>
      </w:r>
      <w:r w:rsidR="009A405F" w:rsidRPr="00E87F11">
        <w:rPr>
          <w:rFonts w:ascii="Arial" w:hAnsi="Arial" w:cs="Arial"/>
        </w:rPr>
        <w:t>refazer</w:t>
      </w:r>
      <w:r w:rsidRPr="00E87F11">
        <w:rPr>
          <w:rFonts w:ascii="Arial" w:hAnsi="Arial" w:cs="Arial"/>
        </w:rPr>
        <w:t xml:space="preserve"> aquel</w:t>
      </w:r>
      <w:r w:rsidR="009A405F" w:rsidRPr="00E87F11">
        <w:rPr>
          <w:rFonts w:ascii="Arial" w:hAnsi="Arial" w:cs="Arial"/>
        </w:rPr>
        <w:t>e</w:t>
      </w:r>
      <w:r w:rsidRPr="00E87F11">
        <w:rPr>
          <w:rFonts w:ascii="Arial" w:hAnsi="Arial" w:cs="Arial"/>
        </w:rPr>
        <w:t xml:space="preserve"> que apresentar defeito e/ou qualquer irregularidade</w:t>
      </w:r>
      <w:r w:rsidR="00802416" w:rsidRPr="00E87F11">
        <w:rPr>
          <w:rFonts w:ascii="Arial" w:hAnsi="Arial" w:cs="Arial"/>
        </w:rPr>
        <w:t>, sem custo adicional</w:t>
      </w:r>
      <w:r w:rsidR="00BD2647" w:rsidRPr="00E87F11">
        <w:rPr>
          <w:rFonts w:ascii="Arial" w:hAnsi="Arial" w:cs="Arial"/>
          <w:bCs/>
        </w:rPr>
        <w:t xml:space="preserve">. </w:t>
      </w:r>
    </w:p>
    <w:bookmarkEnd w:id="40"/>
    <w:p w14:paraId="6CFCA101" w14:textId="77777777" w:rsidR="00E6674B" w:rsidRPr="00E87F11" w:rsidRDefault="00761A85" w:rsidP="00E6674B">
      <w:pPr>
        <w:pStyle w:val="PargrafodaLista"/>
        <w:numPr>
          <w:ilvl w:val="1"/>
          <w:numId w:val="2"/>
        </w:numPr>
        <w:ind w:left="0" w:firstLine="0"/>
        <w:rPr>
          <w:rFonts w:ascii="Arial" w:hAnsi="Arial" w:cs="Arial"/>
          <w:b/>
          <w:bCs/>
        </w:rPr>
      </w:pPr>
      <w:r w:rsidRPr="00E87F11">
        <w:rPr>
          <w:rFonts w:ascii="Arial" w:hAnsi="Arial" w:cs="Arial"/>
          <w:b/>
          <w:bCs/>
        </w:rPr>
        <w:t>DO FORNECIMENTO DO OBJETO</w:t>
      </w:r>
    </w:p>
    <w:p w14:paraId="306EA624" w14:textId="77777777" w:rsidR="008B3526" w:rsidRPr="00E87F11" w:rsidRDefault="00F45AD2" w:rsidP="008B3526">
      <w:pPr>
        <w:pStyle w:val="PargrafodaLista"/>
        <w:numPr>
          <w:ilvl w:val="2"/>
          <w:numId w:val="2"/>
        </w:numPr>
        <w:ind w:left="0" w:firstLine="0"/>
        <w:rPr>
          <w:rFonts w:ascii="Arial" w:hAnsi="Arial" w:cs="Arial"/>
          <w:b/>
          <w:bCs/>
        </w:rPr>
      </w:pPr>
      <w:r w:rsidRPr="00E87F11">
        <w:rPr>
          <w:rFonts w:ascii="Arial" w:hAnsi="Arial" w:cs="Arial"/>
        </w:rPr>
        <w:t>–</w:t>
      </w:r>
      <w:r w:rsidR="00761A85" w:rsidRPr="00E87F11">
        <w:rPr>
          <w:rFonts w:ascii="Arial" w:hAnsi="Arial" w:cs="Arial"/>
        </w:rPr>
        <w:t xml:space="preserve"> </w:t>
      </w:r>
      <w:bookmarkStart w:id="41" w:name="_Hlk195263455"/>
      <w:bookmarkStart w:id="42" w:name="_Hlk180418749"/>
      <w:r w:rsidRPr="00E87F11">
        <w:rPr>
          <w:rFonts w:ascii="Arial" w:hAnsi="Arial" w:cs="Arial"/>
          <w:bCs/>
          <w:color w:val="000000"/>
        </w:rPr>
        <w:t xml:space="preserve">Os serviços serão executados </w:t>
      </w:r>
      <w:r w:rsidRPr="00E87F11">
        <w:rPr>
          <w:rFonts w:ascii="Arial" w:hAnsi="Arial" w:cs="Arial"/>
          <w:b/>
          <w:bCs/>
          <w:color w:val="000000"/>
        </w:rPr>
        <w:t>sob demanda</w:t>
      </w:r>
      <w:r w:rsidRPr="00E87F11">
        <w:rPr>
          <w:rFonts w:ascii="Arial" w:hAnsi="Arial" w:cs="Arial"/>
          <w:bCs/>
          <w:color w:val="000000"/>
        </w:rPr>
        <w:t xml:space="preserve">, sendo que o prazo para início dos mesmos será de </w:t>
      </w:r>
      <w:r w:rsidR="00945597" w:rsidRPr="00E87F11">
        <w:rPr>
          <w:rFonts w:ascii="Arial" w:hAnsi="Arial" w:cs="Arial"/>
          <w:bCs/>
          <w:color w:val="000000"/>
        </w:rPr>
        <w:t xml:space="preserve">até </w:t>
      </w:r>
      <w:r w:rsidRPr="00E87F11">
        <w:rPr>
          <w:rFonts w:ascii="Arial" w:hAnsi="Arial" w:cs="Arial"/>
          <w:bCs/>
          <w:color w:val="000000"/>
        </w:rPr>
        <w:t>10 (dez) dias, após a emissão da Ordem de Serviço</w:t>
      </w:r>
      <w:r w:rsidR="006F6A52" w:rsidRPr="00E87F11">
        <w:rPr>
          <w:rFonts w:ascii="Arial" w:hAnsi="Arial" w:cs="Arial"/>
          <w:bCs/>
          <w:color w:val="000000"/>
        </w:rPr>
        <w:t>/Autorização de Fornecimento</w:t>
      </w:r>
      <w:r w:rsidRPr="00E87F11">
        <w:rPr>
          <w:rFonts w:ascii="Arial" w:hAnsi="Arial" w:cs="Arial"/>
          <w:bCs/>
          <w:color w:val="000000"/>
        </w:rPr>
        <w:t>, emitida pela Administração. O prazo para conclusão deverá respeitar o cronograma acordado, considerando a complexidade e o volume do serviço solicitado, sempre visando a atender com agilidade às necessidades da Prefeitura.</w:t>
      </w:r>
    </w:p>
    <w:p w14:paraId="0AFB6200" w14:textId="78844DDE" w:rsidR="00BD0AB1" w:rsidRPr="00E87F11" w:rsidRDefault="00E6674B" w:rsidP="008B3526">
      <w:pPr>
        <w:pStyle w:val="PargrafodaLista"/>
        <w:numPr>
          <w:ilvl w:val="2"/>
          <w:numId w:val="2"/>
        </w:numPr>
        <w:ind w:left="0" w:firstLine="0"/>
        <w:rPr>
          <w:rFonts w:ascii="Arial" w:hAnsi="Arial" w:cs="Arial"/>
          <w:b/>
          <w:bCs/>
        </w:rPr>
      </w:pPr>
      <w:r w:rsidRPr="00E87F11">
        <w:rPr>
          <w:rFonts w:ascii="Arial" w:hAnsi="Arial" w:cs="Arial"/>
          <w:bCs/>
          <w:color w:val="000000"/>
        </w:rPr>
        <w:t xml:space="preserve">A entrega dos serviços ocorrerá de forma </w:t>
      </w:r>
      <w:r w:rsidRPr="00E87F11">
        <w:rPr>
          <w:rFonts w:ascii="Arial" w:hAnsi="Arial" w:cs="Arial"/>
          <w:b/>
          <w:bCs/>
          <w:color w:val="000000"/>
        </w:rPr>
        <w:t>parcelada</w:t>
      </w:r>
      <w:r w:rsidRPr="00E87F11">
        <w:rPr>
          <w:rFonts w:ascii="Arial" w:hAnsi="Arial" w:cs="Arial"/>
          <w:bCs/>
          <w:color w:val="000000"/>
        </w:rPr>
        <w:t>, conforme a necessidade e a programação da Administração durante a vigência contratual. Cada demanda será formalizada por Ordem de Serviço específica, definindo escopo, local, quantidade</w:t>
      </w:r>
      <w:r w:rsidR="008B3526" w:rsidRPr="00E87F11">
        <w:rPr>
          <w:rFonts w:ascii="Arial" w:hAnsi="Arial" w:cs="Arial"/>
          <w:bCs/>
          <w:color w:val="000000"/>
        </w:rPr>
        <w:t>,</w:t>
      </w:r>
      <w:r w:rsidRPr="00E87F11">
        <w:rPr>
          <w:rFonts w:ascii="Arial" w:hAnsi="Arial" w:cs="Arial"/>
          <w:bCs/>
          <w:color w:val="000000"/>
        </w:rPr>
        <w:t xml:space="preserve"> prazos de execução</w:t>
      </w:r>
      <w:r w:rsidR="008B3526" w:rsidRPr="00E87F11">
        <w:rPr>
          <w:rFonts w:ascii="Arial" w:hAnsi="Arial" w:cs="Arial"/>
          <w:bCs/>
          <w:color w:val="000000"/>
        </w:rPr>
        <w:t xml:space="preserve"> </w:t>
      </w:r>
      <w:r w:rsidR="0073236F" w:rsidRPr="00E87F11">
        <w:rPr>
          <w:rFonts w:ascii="Arial" w:hAnsi="Arial" w:cs="Arial"/>
          <w:bCs/>
          <w:color w:val="000000"/>
        </w:rPr>
        <w:t xml:space="preserve">e as </w:t>
      </w:r>
      <w:r w:rsidR="008B3526" w:rsidRPr="00E87F11">
        <w:rPr>
          <w:rFonts w:ascii="Arial" w:hAnsi="Arial" w:cs="Arial"/>
          <w:color w:val="000000"/>
        </w:rPr>
        <w:t>condições técnicas para cada execução</w:t>
      </w:r>
      <w:r w:rsidRPr="00E87F11">
        <w:rPr>
          <w:rFonts w:ascii="Arial" w:hAnsi="Arial" w:cs="Arial"/>
          <w:bCs/>
          <w:color w:val="000000"/>
        </w:rPr>
        <w:t>.</w:t>
      </w:r>
    </w:p>
    <w:p w14:paraId="206A2F76" w14:textId="6D12F2D9" w:rsidR="00BD0AB1" w:rsidRPr="00E87F11" w:rsidRDefault="00BD0AB1" w:rsidP="00BD0AB1">
      <w:pPr>
        <w:pStyle w:val="PargrafodaLista"/>
        <w:numPr>
          <w:ilvl w:val="2"/>
          <w:numId w:val="2"/>
        </w:numPr>
        <w:ind w:left="0" w:firstLine="0"/>
        <w:rPr>
          <w:rFonts w:ascii="Arial" w:hAnsi="Arial" w:cs="Arial"/>
          <w:b/>
          <w:bCs/>
        </w:rPr>
      </w:pPr>
      <w:r w:rsidRPr="00E87F11">
        <w:rPr>
          <w:rFonts w:ascii="Arial" w:hAnsi="Arial" w:cs="Arial"/>
          <w:bCs/>
          <w:color w:val="000000"/>
        </w:rPr>
        <w:t xml:space="preserve">A execução dos serviços poderá ocorrer em </w:t>
      </w:r>
      <w:r w:rsidRPr="00E87F11">
        <w:rPr>
          <w:rFonts w:ascii="Arial" w:hAnsi="Arial" w:cs="Arial"/>
          <w:b/>
          <w:bCs/>
          <w:color w:val="000000"/>
        </w:rPr>
        <w:t>áreas urbanas ou rurais</w:t>
      </w:r>
      <w:r w:rsidRPr="00E87F11">
        <w:rPr>
          <w:rFonts w:ascii="Arial" w:hAnsi="Arial" w:cs="Arial"/>
          <w:bCs/>
          <w:color w:val="000000"/>
        </w:rPr>
        <w:t xml:space="preserve"> do Município, conforme indicação da Administração. Todos os relatórios técnicos, croquis, memoriais e demais documentos gerados deverão ser entregues na forma impressa e/ou digital, conforme especificado em cada Ordem de Serviço, no setor competente designado pela Prefeitura.</w:t>
      </w:r>
    </w:p>
    <w:bookmarkEnd w:id="41"/>
    <w:p w14:paraId="04A4F140" w14:textId="77777777" w:rsidR="009711F7" w:rsidRPr="00E87F11" w:rsidRDefault="005B6968" w:rsidP="009711F7">
      <w:pPr>
        <w:pStyle w:val="Corpodetexto"/>
        <w:numPr>
          <w:ilvl w:val="2"/>
          <w:numId w:val="2"/>
        </w:numPr>
        <w:autoSpaceDE/>
        <w:autoSpaceDN/>
        <w:ind w:left="0" w:right="32" w:firstLine="0"/>
        <w:rPr>
          <w:rFonts w:ascii="Arial" w:hAnsi="Arial" w:cs="Arial"/>
          <w:bCs/>
          <w:sz w:val="22"/>
          <w:szCs w:val="22"/>
        </w:rPr>
      </w:pPr>
      <w:r w:rsidRPr="00E87F11">
        <w:rPr>
          <w:rFonts w:ascii="Arial" w:hAnsi="Arial" w:cs="Arial"/>
          <w:bCs/>
          <w:sz w:val="22"/>
          <w:szCs w:val="22"/>
        </w:rPr>
        <w:t>A proponente vencedora deverá entregar os itens dentro dos padrões de qualidade</w:t>
      </w:r>
      <w:r w:rsidR="00CE48CD" w:rsidRPr="00E87F11">
        <w:rPr>
          <w:rFonts w:ascii="Arial" w:hAnsi="Arial" w:cs="Arial"/>
          <w:bCs/>
          <w:sz w:val="22"/>
          <w:szCs w:val="22"/>
        </w:rPr>
        <w:t>,</w:t>
      </w:r>
      <w:r w:rsidR="00991FAC" w:rsidRPr="00E87F11">
        <w:rPr>
          <w:rFonts w:ascii="Arial" w:hAnsi="Arial" w:cs="Arial"/>
          <w:bCs/>
          <w:sz w:val="22"/>
          <w:szCs w:val="22"/>
        </w:rPr>
        <w:t xml:space="preserve"> compatível com as especificações exigidas</w:t>
      </w:r>
      <w:r w:rsidRPr="00E87F11">
        <w:rPr>
          <w:rFonts w:ascii="Arial" w:hAnsi="Arial" w:cs="Arial"/>
          <w:bCs/>
          <w:sz w:val="22"/>
          <w:szCs w:val="22"/>
        </w:rPr>
        <w:t xml:space="preserve">, nas quantidades solicitadas, atendendo as especificações </w:t>
      </w:r>
      <w:r w:rsidR="00545F39" w:rsidRPr="00E87F11">
        <w:rPr>
          <w:rFonts w:ascii="Arial" w:hAnsi="Arial" w:cs="Arial"/>
          <w:bCs/>
          <w:iCs/>
          <w:sz w:val="22"/>
          <w:szCs w:val="22"/>
        </w:rPr>
        <w:t>do termo de referência, da proposta e da ata de registro de preços</w:t>
      </w:r>
      <w:r w:rsidR="00545F39" w:rsidRPr="00E87F11">
        <w:rPr>
          <w:rFonts w:ascii="Arial" w:hAnsi="Arial" w:cs="Arial"/>
          <w:bCs/>
          <w:sz w:val="22"/>
          <w:szCs w:val="22"/>
        </w:rPr>
        <w:t xml:space="preserve"> </w:t>
      </w:r>
      <w:r w:rsidRPr="00E87F11">
        <w:rPr>
          <w:rFonts w:ascii="Arial" w:hAnsi="Arial" w:cs="Arial"/>
          <w:bCs/>
          <w:sz w:val="22"/>
          <w:szCs w:val="22"/>
        </w:rPr>
        <w:t>e respeitando os prazos estipulados.</w:t>
      </w:r>
    </w:p>
    <w:p w14:paraId="10F02968" w14:textId="77777777" w:rsidR="00DF62D0" w:rsidRPr="00E87F11" w:rsidRDefault="007009ED" w:rsidP="00DF62D0">
      <w:pPr>
        <w:pStyle w:val="Corpodetexto"/>
        <w:numPr>
          <w:ilvl w:val="2"/>
          <w:numId w:val="2"/>
        </w:numPr>
        <w:autoSpaceDE/>
        <w:autoSpaceDN/>
        <w:ind w:left="0" w:firstLine="0"/>
        <w:rPr>
          <w:rFonts w:ascii="Arial" w:hAnsi="Arial" w:cs="Arial"/>
          <w:bCs/>
          <w:sz w:val="22"/>
          <w:szCs w:val="22"/>
        </w:rPr>
      </w:pPr>
      <w:r w:rsidRPr="00E87F11">
        <w:rPr>
          <w:rFonts w:ascii="Arial" w:hAnsi="Arial" w:cs="Arial"/>
          <w:sz w:val="22"/>
          <w:szCs w:val="22"/>
        </w:rPr>
        <w:t>A proponente vencedora assume exclusiva responsabilidade pelo cumprimento de todas as</w:t>
      </w:r>
      <w:r w:rsidR="00650B06" w:rsidRPr="00E87F11">
        <w:rPr>
          <w:rFonts w:ascii="Arial" w:hAnsi="Arial" w:cs="Arial"/>
          <w:sz w:val="22"/>
          <w:szCs w:val="22"/>
        </w:rPr>
        <w:t xml:space="preserve"> despesas </w:t>
      </w:r>
      <w:r w:rsidR="004001A0" w:rsidRPr="00E87F11">
        <w:rPr>
          <w:rFonts w:ascii="Arial" w:hAnsi="Arial" w:cs="Arial"/>
          <w:sz w:val="22"/>
          <w:szCs w:val="22"/>
        </w:rPr>
        <w:t xml:space="preserve">e obrigações </w:t>
      </w:r>
      <w:r w:rsidR="00650B06" w:rsidRPr="00E87F11">
        <w:rPr>
          <w:rFonts w:ascii="Arial" w:hAnsi="Arial" w:cs="Arial"/>
          <w:sz w:val="22"/>
          <w:szCs w:val="22"/>
        </w:rPr>
        <w:t xml:space="preserve">relacionadas </w:t>
      </w:r>
      <w:r w:rsidR="005D6151" w:rsidRPr="00E87F11">
        <w:rPr>
          <w:rFonts w:ascii="Arial" w:hAnsi="Arial" w:cs="Arial"/>
          <w:sz w:val="22"/>
          <w:szCs w:val="22"/>
        </w:rPr>
        <w:t>à prestação dos serviços</w:t>
      </w:r>
      <w:r w:rsidRPr="00E87F11">
        <w:rPr>
          <w:rFonts w:ascii="Arial" w:hAnsi="Arial" w:cs="Arial"/>
          <w:sz w:val="22"/>
          <w:szCs w:val="22"/>
        </w:rPr>
        <w:t xml:space="preserve">, sejam de natureza </w:t>
      </w:r>
      <w:r w:rsidR="0095704C" w:rsidRPr="00E87F11">
        <w:rPr>
          <w:rFonts w:ascii="Arial" w:hAnsi="Arial" w:cs="Arial"/>
          <w:sz w:val="22"/>
          <w:szCs w:val="22"/>
        </w:rPr>
        <w:t xml:space="preserve">comercial, </w:t>
      </w:r>
      <w:r w:rsidRPr="00E87F11">
        <w:rPr>
          <w:rFonts w:ascii="Arial" w:hAnsi="Arial" w:cs="Arial"/>
          <w:sz w:val="22"/>
          <w:szCs w:val="22"/>
        </w:rPr>
        <w:t>trabalhista</w:t>
      </w:r>
      <w:r w:rsidR="004019B5" w:rsidRPr="00E87F11">
        <w:rPr>
          <w:rFonts w:ascii="Arial" w:hAnsi="Arial" w:cs="Arial"/>
          <w:sz w:val="22"/>
          <w:szCs w:val="22"/>
        </w:rPr>
        <w:t xml:space="preserve">, </w:t>
      </w:r>
      <w:r w:rsidR="004729D8" w:rsidRPr="00E87F11">
        <w:rPr>
          <w:rFonts w:ascii="Arial" w:hAnsi="Arial" w:cs="Arial"/>
          <w:sz w:val="22"/>
          <w:szCs w:val="22"/>
        </w:rPr>
        <w:t>previdenciários</w:t>
      </w:r>
      <w:r w:rsidR="00005B0B" w:rsidRPr="00E87F11">
        <w:rPr>
          <w:rFonts w:ascii="Arial" w:hAnsi="Arial" w:cs="Arial"/>
          <w:sz w:val="22"/>
          <w:szCs w:val="22"/>
        </w:rPr>
        <w:t>,</w:t>
      </w:r>
      <w:r w:rsidR="00517DB4" w:rsidRPr="00E87F11">
        <w:rPr>
          <w:rFonts w:ascii="Arial" w:hAnsi="Arial" w:cs="Arial"/>
          <w:sz w:val="22"/>
          <w:szCs w:val="22"/>
        </w:rPr>
        <w:t xml:space="preserve"> </w:t>
      </w:r>
      <w:r w:rsidR="004729D8" w:rsidRPr="00E87F11">
        <w:rPr>
          <w:rFonts w:ascii="Arial" w:hAnsi="Arial" w:cs="Arial"/>
          <w:sz w:val="22"/>
          <w:szCs w:val="22"/>
        </w:rPr>
        <w:t>impostos, tributos,</w:t>
      </w:r>
      <w:r w:rsidR="00D81B66" w:rsidRPr="00E87F11">
        <w:rPr>
          <w:rFonts w:ascii="Arial" w:hAnsi="Arial" w:cs="Arial"/>
          <w:sz w:val="22"/>
          <w:szCs w:val="22"/>
        </w:rPr>
        <w:t xml:space="preserve"> taxas ou emolumentos concernentes,</w:t>
      </w:r>
      <w:r w:rsidR="004729D8" w:rsidRPr="00E87F11">
        <w:rPr>
          <w:rFonts w:ascii="Arial" w:hAnsi="Arial" w:cs="Arial"/>
          <w:sz w:val="22"/>
          <w:szCs w:val="22"/>
        </w:rPr>
        <w:t xml:space="preserve"> seguros</w:t>
      </w:r>
      <w:r w:rsidR="005D6151" w:rsidRPr="00E87F11">
        <w:rPr>
          <w:rFonts w:ascii="Arial" w:hAnsi="Arial" w:cs="Arial"/>
          <w:sz w:val="22"/>
          <w:szCs w:val="22"/>
        </w:rPr>
        <w:t xml:space="preserve">, transporte, alimentação quando necessária, </w:t>
      </w:r>
      <w:r w:rsidR="00B05091" w:rsidRPr="00E87F11">
        <w:rPr>
          <w:rFonts w:ascii="Arial" w:hAnsi="Arial" w:cs="Arial"/>
          <w:sz w:val="22"/>
          <w:szCs w:val="22"/>
        </w:rPr>
        <w:t>entre outros,</w:t>
      </w:r>
      <w:r w:rsidRPr="00E87F11">
        <w:rPr>
          <w:rFonts w:ascii="Arial" w:hAnsi="Arial" w:cs="Arial"/>
          <w:sz w:val="22"/>
          <w:szCs w:val="22"/>
        </w:rPr>
        <w:t xml:space="preserve"> </w:t>
      </w:r>
      <w:bookmarkStart w:id="43" w:name="_Hlk169595198"/>
      <w:r w:rsidRPr="00E87F11">
        <w:rPr>
          <w:rFonts w:ascii="Arial" w:hAnsi="Arial" w:cs="Arial"/>
          <w:sz w:val="22"/>
          <w:szCs w:val="22"/>
        </w:rPr>
        <w:t>inclusive os que eventualmente advirem de prejuízos causados a terceiros</w:t>
      </w:r>
      <w:bookmarkStart w:id="44" w:name="_Hlk190165869"/>
      <w:bookmarkEnd w:id="43"/>
      <w:r w:rsidR="0016769A" w:rsidRPr="00E87F11">
        <w:rPr>
          <w:rFonts w:ascii="Arial" w:hAnsi="Arial" w:cs="Arial"/>
          <w:bCs/>
          <w:sz w:val="22"/>
          <w:szCs w:val="22"/>
        </w:rPr>
        <w:t>.</w:t>
      </w:r>
      <w:bookmarkEnd w:id="44"/>
    </w:p>
    <w:p w14:paraId="1404BF6E" w14:textId="77777777" w:rsidR="00687430" w:rsidRPr="00E87F11" w:rsidRDefault="00DF62D0" w:rsidP="00687430">
      <w:pPr>
        <w:pStyle w:val="Corpodetexto"/>
        <w:numPr>
          <w:ilvl w:val="2"/>
          <w:numId w:val="2"/>
        </w:numPr>
        <w:autoSpaceDE/>
        <w:autoSpaceDN/>
        <w:ind w:left="0" w:firstLine="0"/>
        <w:rPr>
          <w:rFonts w:ascii="Arial" w:hAnsi="Arial" w:cs="Arial"/>
          <w:bCs/>
          <w:sz w:val="22"/>
          <w:szCs w:val="22"/>
        </w:rPr>
      </w:pPr>
      <w:r w:rsidRPr="00E87F11">
        <w:rPr>
          <w:rFonts w:ascii="Arial" w:hAnsi="Arial" w:cs="Arial"/>
          <w:bCs/>
          <w:sz w:val="22"/>
          <w:szCs w:val="22"/>
        </w:rPr>
        <w:t xml:space="preserve">Os serviços </w:t>
      </w:r>
      <w:r w:rsidR="00152735" w:rsidRPr="00E87F11">
        <w:rPr>
          <w:rFonts w:ascii="Arial" w:hAnsi="Arial" w:cs="Arial"/>
          <w:color w:val="000000"/>
          <w:sz w:val="22"/>
          <w:szCs w:val="22"/>
        </w:rPr>
        <w:t>dever</w:t>
      </w:r>
      <w:r w:rsidRPr="00E87F11">
        <w:rPr>
          <w:rFonts w:ascii="Arial" w:hAnsi="Arial" w:cs="Arial"/>
          <w:color w:val="000000"/>
          <w:sz w:val="22"/>
          <w:szCs w:val="22"/>
        </w:rPr>
        <w:t>ão</w:t>
      </w:r>
      <w:r w:rsidR="00152735" w:rsidRPr="00E87F11">
        <w:rPr>
          <w:rFonts w:ascii="Arial" w:hAnsi="Arial" w:cs="Arial"/>
          <w:color w:val="000000"/>
          <w:sz w:val="22"/>
          <w:szCs w:val="22"/>
        </w:rPr>
        <w:t xml:space="preserve"> atender aos seguintes requisitos técnicos, operacionais e administrativos, definidos como necessários e suficientes para garantir a qualidade, segurança e adequação da solução ao interesse público:</w:t>
      </w:r>
    </w:p>
    <w:p w14:paraId="29E269BF" w14:textId="77777777" w:rsidR="00B53217" w:rsidRPr="00E87F11" w:rsidRDefault="00152735" w:rsidP="00687430">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Prestação de serviços técnicos especializados de topografia e sondagens geotécnicas, de natureza não continuada, com execução mediante demanda, durante o período de vigência contratual.</w:t>
      </w:r>
    </w:p>
    <w:p w14:paraId="637B3EE7" w14:textId="77777777" w:rsidR="00DE3A6F" w:rsidRPr="00E87F11" w:rsidRDefault="00152735" w:rsidP="00DE3A6F">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Serviços abrangendo ensaios laboratoriais, levantamentos planialtimétricos, sondagens de subsolo e ensaios de percolação, </w:t>
      </w:r>
      <w:r w:rsidRPr="00E87F11">
        <w:rPr>
          <w:rStyle w:val="Forte"/>
          <w:rFonts w:ascii="Arial" w:hAnsi="Arial" w:cs="Arial"/>
          <w:color w:val="000000"/>
          <w:sz w:val="22"/>
          <w:szCs w:val="22"/>
        </w:rPr>
        <w:t>conforme normas vigentes</w:t>
      </w:r>
      <w:r w:rsidRPr="00E87F11">
        <w:rPr>
          <w:rFonts w:ascii="Arial" w:hAnsi="Arial" w:cs="Arial"/>
          <w:color w:val="000000"/>
          <w:sz w:val="22"/>
          <w:szCs w:val="22"/>
        </w:rPr>
        <w:t>.</w:t>
      </w:r>
    </w:p>
    <w:p w14:paraId="13F720A1" w14:textId="6BFCFCCD" w:rsidR="008B35F4" w:rsidRPr="00E87F11" w:rsidRDefault="00152735" w:rsidP="00DE3A6F">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Ensaios CBR (California </w:t>
      </w:r>
      <w:proofErr w:type="spellStart"/>
      <w:r w:rsidRPr="00E87F11">
        <w:rPr>
          <w:rFonts w:ascii="Arial" w:hAnsi="Arial" w:cs="Arial"/>
          <w:color w:val="000000"/>
          <w:sz w:val="22"/>
          <w:szCs w:val="22"/>
        </w:rPr>
        <w:t>Bearing</w:t>
      </w:r>
      <w:proofErr w:type="spellEnd"/>
      <w:r w:rsidRPr="00E87F11">
        <w:rPr>
          <w:rFonts w:ascii="Arial" w:hAnsi="Arial" w:cs="Arial"/>
          <w:color w:val="000000"/>
          <w:sz w:val="22"/>
          <w:szCs w:val="22"/>
        </w:rPr>
        <w:t xml:space="preserve"> </w:t>
      </w:r>
      <w:proofErr w:type="spellStart"/>
      <w:r w:rsidRPr="00E87F11">
        <w:rPr>
          <w:rFonts w:ascii="Arial" w:hAnsi="Arial" w:cs="Arial"/>
          <w:color w:val="000000"/>
          <w:sz w:val="22"/>
          <w:szCs w:val="22"/>
        </w:rPr>
        <w:t>Ratio</w:t>
      </w:r>
      <w:proofErr w:type="spellEnd"/>
      <w:r w:rsidRPr="00E87F11">
        <w:rPr>
          <w:rFonts w:ascii="Arial" w:hAnsi="Arial" w:cs="Arial"/>
          <w:color w:val="000000"/>
          <w:sz w:val="22"/>
          <w:szCs w:val="22"/>
        </w:rPr>
        <w:t xml:space="preserve">): </w:t>
      </w:r>
      <w:r w:rsidRPr="00E87F11">
        <w:rPr>
          <w:rStyle w:val="Forte"/>
          <w:rFonts w:ascii="Arial" w:hAnsi="Arial" w:cs="Arial"/>
          <w:color w:val="000000"/>
          <w:sz w:val="22"/>
          <w:szCs w:val="22"/>
        </w:rPr>
        <w:t>conforme normas vigentes</w:t>
      </w:r>
      <w:r w:rsidR="00182C40" w:rsidRPr="00E87F11">
        <w:rPr>
          <w:rStyle w:val="Forte"/>
          <w:rFonts w:ascii="Arial" w:hAnsi="Arial" w:cs="Arial"/>
          <w:color w:val="000000"/>
          <w:sz w:val="22"/>
          <w:szCs w:val="22"/>
        </w:rPr>
        <w:t xml:space="preserve"> (</w:t>
      </w:r>
      <w:r w:rsidR="00182C40" w:rsidRPr="00E87F11">
        <w:rPr>
          <w:rFonts w:ascii="Arial" w:hAnsi="Arial" w:cs="Arial"/>
          <w:b/>
          <w:color w:val="000000"/>
          <w:sz w:val="22"/>
          <w:szCs w:val="22"/>
        </w:rPr>
        <w:t>ASTM D1883, NBR 9895 e DNER-ME 049/94)</w:t>
      </w:r>
      <w:r w:rsidRPr="00E87F11">
        <w:rPr>
          <w:rFonts w:ascii="Arial" w:hAnsi="Arial" w:cs="Arial"/>
          <w:color w:val="000000"/>
          <w:sz w:val="22"/>
          <w:szCs w:val="22"/>
        </w:rPr>
        <w:t>, incluindo coleta de amostras, deslocamentos, execução em laboratório adequado, emissão de relatório técnico, croquis de localização e ART do profissional responsável.</w:t>
      </w:r>
    </w:p>
    <w:p w14:paraId="3BDD0326" w14:textId="4AEF2DF6" w:rsidR="008B35F4" w:rsidRPr="00E87F11" w:rsidRDefault="00152735" w:rsidP="008B35F4">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lastRenderedPageBreak/>
        <w:t xml:space="preserve">Sondagem SPT (Standard </w:t>
      </w:r>
      <w:proofErr w:type="spellStart"/>
      <w:r w:rsidRPr="00E87F11">
        <w:rPr>
          <w:rFonts w:ascii="Arial" w:hAnsi="Arial" w:cs="Arial"/>
          <w:color w:val="000000"/>
          <w:sz w:val="22"/>
          <w:szCs w:val="22"/>
        </w:rPr>
        <w:t>Penetration</w:t>
      </w:r>
      <w:proofErr w:type="spellEnd"/>
      <w:r w:rsidRPr="00E87F11">
        <w:rPr>
          <w:rFonts w:ascii="Arial" w:hAnsi="Arial" w:cs="Arial"/>
          <w:color w:val="000000"/>
          <w:sz w:val="22"/>
          <w:szCs w:val="22"/>
        </w:rPr>
        <w:t xml:space="preserve"> Test): </w:t>
      </w:r>
      <w:r w:rsidRPr="00E87F11">
        <w:rPr>
          <w:rStyle w:val="Forte"/>
          <w:rFonts w:ascii="Arial" w:hAnsi="Arial" w:cs="Arial"/>
          <w:color w:val="000000"/>
          <w:sz w:val="22"/>
          <w:szCs w:val="22"/>
        </w:rPr>
        <w:t>conforme normas vigentes</w:t>
      </w:r>
      <w:r w:rsidR="000453BF" w:rsidRPr="00E87F11">
        <w:rPr>
          <w:rStyle w:val="Forte"/>
          <w:rFonts w:ascii="Arial" w:hAnsi="Arial" w:cs="Arial"/>
          <w:color w:val="000000"/>
          <w:sz w:val="22"/>
          <w:szCs w:val="22"/>
        </w:rPr>
        <w:t xml:space="preserve"> (</w:t>
      </w:r>
      <w:r w:rsidR="000453BF" w:rsidRPr="00E87F11">
        <w:rPr>
          <w:rFonts w:ascii="Arial" w:hAnsi="Arial" w:cs="Arial"/>
          <w:b/>
          <w:color w:val="000000"/>
          <w:sz w:val="22"/>
          <w:szCs w:val="22"/>
        </w:rPr>
        <w:t>NBR 6484 e NBR 8036)</w:t>
      </w:r>
      <w:r w:rsidRPr="00E87F11">
        <w:rPr>
          <w:rFonts w:ascii="Arial" w:hAnsi="Arial" w:cs="Arial"/>
          <w:b/>
          <w:color w:val="000000"/>
          <w:sz w:val="22"/>
          <w:szCs w:val="22"/>
        </w:rPr>
        <w:t>,</w:t>
      </w:r>
      <w:r w:rsidRPr="00E87F11">
        <w:rPr>
          <w:rFonts w:ascii="Arial" w:hAnsi="Arial" w:cs="Arial"/>
          <w:color w:val="000000"/>
          <w:sz w:val="22"/>
          <w:szCs w:val="22"/>
        </w:rPr>
        <w:t xml:space="preserve"> abrangendo locação precisa dos furos, execução em campo, coleta e descrição de amostras, elaboração de perfil geológico, emissão de relatório técnico e ART.</w:t>
      </w:r>
    </w:p>
    <w:p w14:paraId="2507DE1D" w14:textId="555537EA" w:rsidR="008B35F4" w:rsidRPr="00E87F11" w:rsidRDefault="00152735" w:rsidP="008B35F4">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Ensaio de Percolação: </w:t>
      </w:r>
      <w:r w:rsidRPr="00E87F11">
        <w:rPr>
          <w:rStyle w:val="Forte"/>
          <w:rFonts w:ascii="Arial" w:hAnsi="Arial" w:cs="Arial"/>
          <w:color w:val="000000"/>
          <w:sz w:val="22"/>
          <w:szCs w:val="22"/>
        </w:rPr>
        <w:t>conforme normas vigentes</w:t>
      </w:r>
      <w:r w:rsidR="004C3D00" w:rsidRPr="00E87F11">
        <w:rPr>
          <w:rStyle w:val="Forte"/>
          <w:rFonts w:ascii="Arial" w:hAnsi="Arial" w:cs="Arial"/>
          <w:color w:val="000000"/>
          <w:sz w:val="22"/>
          <w:szCs w:val="22"/>
        </w:rPr>
        <w:t xml:space="preserve"> (</w:t>
      </w:r>
      <w:r w:rsidR="004C3D00" w:rsidRPr="00E87F11">
        <w:rPr>
          <w:rFonts w:ascii="Arial" w:hAnsi="Arial" w:cs="Arial"/>
          <w:b/>
          <w:color w:val="000000"/>
          <w:sz w:val="22"/>
          <w:szCs w:val="22"/>
        </w:rPr>
        <w:t>NBR 13.969/97)</w:t>
      </w:r>
      <w:r w:rsidRPr="00E87F11">
        <w:rPr>
          <w:rFonts w:ascii="Arial" w:hAnsi="Arial" w:cs="Arial"/>
          <w:b/>
          <w:color w:val="000000"/>
          <w:sz w:val="22"/>
          <w:szCs w:val="22"/>
        </w:rPr>
        <w:t>,</w:t>
      </w:r>
      <w:r w:rsidRPr="00E87F11">
        <w:rPr>
          <w:rFonts w:ascii="Arial" w:hAnsi="Arial" w:cs="Arial"/>
          <w:color w:val="000000"/>
          <w:sz w:val="22"/>
          <w:szCs w:val="22"/>
        </w:rPr>
        <w:t xml:space="preserve"> com execução em campo, medição da taxa de infiltração de água no solo, relatório técnico, croquis e ART.</w:t>
      </w:r>
    </w:p>
    <w:p w14:paraId="3F7E5AD1" w14:textId="77777777" w:rsidR="00A21E0B" w:rsidRPr="00E87F11" w:rsidRDefault="00152735" w:rsidP="00A21E0B">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Levantamentos Planialtimétricos Cadastrais: incluindo medições planimétricas e altimétricas com equipamentos georreferenciados ou equivalentes, elaboração de mapas, croquis, memoriais descritivos e emissão de ART/RRT, para áreas urbanas e rurais.</w:t>
      </w:r>
    </w:p>
    <w:p w14:paraId="0F8B3E12" w14:textId="77777777" w:rsidR="001B4186" w:rsidRPr="00E87F11" w:rsidRDefault="00152735" w:rsidP="001B4186">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Marcação com piquetes em lotes urbanos: implantação de piquetes em campo para demarcação de limites de lotes.</w:t>
      </w:r>
    </w:p>
    <w:p w14:paraId="22B335BC" w14:textId="0F176506" w:rsidR="0084792F" w:rsidRPr="00E87F11" w:rsidRDefault="00152735" w:rsidP="001B4186">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Observância </w:t>
      </w:r>
      <w:r w:rsidRPr="00E87F11">
        <w:rPr>
          <w:rStyle w:val="Forte"/>
          <w:rFonts w:ascii="Arial" w:hAnsi="Arial" w:cs="Arial"/>
          <w:color w:val="000000"/>
          <w:sz w:val="22"/>
          <w:szCs w:val="22"/>
        </w:rPr>
        <w:t>das normas vigentes</w:t>
      </w:r>
      <w:r w:rsidRPr="00E87F11">
        <w:rPr>
          <w:rFonts w:ascii="Arial" w:hAnsi="Arial" w:cs="Arial"/>
          <w:color w:val="000000"/>
          <w:sz w:val="22"/>
          <w:szCs w:val="22"/>
        </w:rPr>
        <w:t xml:space="preserve"> aplicáveis a cada serviço contratado</w:t>
      </w:r>
      <w:r w:rsidR="001B4186" w:rsidRPr="00E87F11">
        <w:rPr>
          <w:rFonts w:ascii="Arial" w:hAnsi="Arial" w:cs="Arial"/>
          <w:bCs/>
          <w:color w:val="000000"/>
          <w:sz w:val="22"/>
          <w:szCs w:val="22"/>
        </w:rPr>
        <w:t xml:space="preserve"> assegurando a confiabilidade, a segurança e a qualidade dos resultados</w:t>
      </w:r>
      <w:r w:rsidRPr="00E87F11">
        <w:rPr>
          <w:rFonts w:ascii="Arial" w:hAnsi="Arial" w:cs="Arial"/>
          <w:color w:val="000000"/>
          <w:sz w:val="22"/>
          <w:szCs w:val="22"/>
        </w:rPr>
        <w:t>.</w:t>
      </w:r>
    </w:p>
    <w:p w14:paraId="1DFEE59B" w14:textId="77777777" w:rsidR="00B74A0A" w:rsidRPr="00E87F11" w:rsidRDefault="00152735" w:rsidP="00B74A0A">
      <w:pPr>
        <w:pStyle w:val="Corpodetexto"/>
        <w:numPr>
          <w:ilvl w:val="3"/>
          <w:numId w:val="2"/>
        </w:numPr>
        <w:autoSpaceDE/>
        <w:autoSpaceDN/>
        <w:ind w:left="0" w:firstLine="0"/>
        <w:rPr>
          <w:rFonts w:ascii="Arial" w:hAnsi="Arial" w:cs="Arial"/>
          <w:bCs/>
          <w:sz w:val="22"/>
          <w:szCs w:val="22"/>
        </w:rPr>
      </w:pPr>
      <w:r w:rsidRPr="00E87F11">
        <w:rPr>
          <w:rFonts w:ascii="Arial" w:hAnsi="Arial" w:cs="Arial"/>
          <w:color w:val="000000"/>
          <w:sz w:val="22"/>
          <w:szCs w:val="22"/>
        </w:rPr>
        <w:t>Emissão obrigatória de Anotação de Responsabilidade Técnica (ART) ou Registro de Responsabilidade Técnica (RRT) para os serviços técnicos prestados, quando aplicável.</w:t>
      </w:r>
    </w:p>
    <w:p w14:paraId="1F25E0B6" w14:textId="38A80A05" w:rsidR="00B74A0A" w:rsidRPr="00E87F11" w:rsidRDefault="00B74A0A" w:rsidP="00B74A0A">
      <w:pPr>
        <w:pStyle w:val="Corpodetexto"/>
        <w:numPr>
          <w:ilvl w:val="3"/>
          <w:numId w:val="2"/>
        </w:numPr>
        <w:autoSpaceDE/>
        <w:autoSpaceDN/>
        <w:ind w:left="0" w:firstLine="0"/>
        <w:rPr>
          <w:rFonts w:ascii="Arial" w:hAnsi="Arial" w:cs="Arial"/>
          <w:bCs/>
          <w:sz w:val="22"/>
          <w:szCs w:val="22"/>
        </w:rPr>
      </w:pPr>
      <w:r w:rsidRPr="00E87F11">
        <w:rPr>
          <w:rFonts w:ascii="Arial" w:hAnsi="Arial" w:cs="Arial"/>
          <w:bCs/>
          <w:color w:val="000000"/>
          <w:sz w:val="22"/>
          <w:szCs w:val="22"/>
        </w:rPr>
        <w:t>A elaboração do projeto de terraplanagem será considerada como unidade de serviço individual, com pagamento vinculado à entrega e aprovação técnica dos produtos: desenhos executivos, memoriais de cálculo, especificações e demais documentos que compõem o projeto completo, conforme definido na respectiva Ordem de Serviço.</w:t>
      </w:r>
    </w:p>
    <w:p w14:paraId="3CB014A3" w14:textId="77777777" w:rsidR="00F2116A" w:rsidRPr="00E87F11" w:rsidRDefault="00152735" w:rsidP="000147F3">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Utilização de equipamentos calibrados e adequados às especificações técnicas.</w:t>
      </w:r>
    </w:p>
    <w:p w14:paraId="49F7BA97" w14:textId="2E3B6540" w:rsidR="00F2116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Entrega de relatórios técnicos completos, com croquis, memoriais </w:t>
      </w:r>
      <w:r w:rsidR="00510050" w:rsidRPr="00E87F11">
        <w:rPr>
          <w:rFonts w:ascii="Arial" w:hAnsi="Arial" w:cs="Arial"/>
          <w:bCs/>
          <w:color w:val="000000"/>
          <w:sz w:val="22"/>
          <w:szCs w:val="22"/>
        </w:rPr>
        <w:t>e demais documentos exigidos para instrução de projetos de engenharia e processos de licenciamento ou registro</w:t>
      </w:r>
      <w:r w:rsidR="00510050" w:rsidRPr="00E87F11">
        <w:rPr>
          <w:rFonts w:ascii="Arial" w:hAnsi="Arial" w:cs="Arial"/>
          <w:color w:val="000000"/>
          <w:sz w:val="22"/>
          <w:szCs w:val="22"/>
        </w:rPr>
        <w:t xml:space="preserve"> </w:t>
      </w:r>
      <w:r w:rsidRPr="00E87F11">
        <w:rPr>
          <w:rFonts w:ascii="Arial" w:hAnsi="Arial" w:cs="Arial"/>
          <w:color w:val="000000"/>
          <w:sz w:val="22"/>
          <w:szCs w:val="22"/>
        </w:rPr>
        <w:t>e outros documentos definidos no escopo.</w:t>
      </w:r>
    </w:p>
    <w:p w14:paraId="7894EB1E" w14:textId="77777777" w:rsidR="00F2116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Fornecimento de todos os materiais, equipamentos, transporte e mão de obra necessários para a execução integral dos serviços.</w:t>
      </w:r>
    </w:p>
    <w:p w14:paraId="75CD7BC4" w14:textId="77777777" w:rsidR="007D42DA" w:rsidRPr="00E87F11" w:rsidRDefault="00152735" w:rsidP="00F2116A">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Cumprimento dos prazos estabelecidos no contrato e no cronograma de execução.</w:t>
      </w:r>
    </w:p>
    <w:p w14:paraId="584D2739" w14:textId="77777777" w:rsidR="007E4180" w:rsidRPr="00E87F11" w:rsidRDefault="00152735" w:rsidP="007E4180">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Atendimento a todas as normas de segurança do trabalho e responsabilidade civil.</w:t>
      </w:r>
    </w:p>
    <w:p w14:paraId="7277FA75" w14:textId="77777777" w:rsidR="0068518C" w:rsidRPr="00E87F11" w:rsidRDefault="00152735" w:rsidP="0068518C">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Todos os serviços deverão ser executados em estrita conformidade com as normas técnicas brasileiras aplicáveis, com responsabilidade técnica devidamente comprovada por profissional habilitado no respectivo Conselho de Classe. </w:t>
      </w:r>
    </w:p>
    <w:p w14:paraId="478662AC" w14:textId="2D9CC680" w:rsidR="00152735" w:rsidRPr="00E87F11" w:rsidRDefault="00152735" w:rsidP="0068518C">
      <w:pPr>
        <w:pStyle w:val="Corpodetexto"/>
        <w:numPr>
          <w:ilvl w:val="2"/>
          <w:numId w:val="2"/>
        </w:numPr>
        <w:autoSpaceDE/>
        <w:autoSpaceDN/>
        <w:ind w:left="0" w:firstLine="0"/>
        <w:rPr>
          <w:rFonts w:ascii="Arial" w:hAnsi="Arial" w:cs="Arial"/>
          <w:bCs/>
          <w:sz w:val="22"/>
          <w:szCs w:val="22"/>
        </w:rPr>
      </w:pPr>
      <w:r w:rsidRPr="00E87F11">
        <w:rPr>
          <w:rFonts w:ascii="Arial" w:hAnsi="Arial" w:cs="Arial"/>
          <w:color w:val="000000"/>
          <w:sz w:val="22"/>
          <w:szCs w:val="22"/>
        </w:rPr>
        <w:t xml:space="preserve">A </w:t>
      </w:r>
      <w:r w:rsidR="0068518C" w:rsidRPr="00E87F11">
        <w:rPr>
          <w:rFonts w:ascii="Arial" w:hAnsi="Arial" w:cs="Arial"/>
          <w:color w:val="000000"/>
          <w:sz w:val="22"/>
          <w:szCs w:val="22"/>
        </w:rPr>
        <w:t>proponente vencedora</w:t>
      </w:r>
      <w:r w:rsidRPr="00E87F11">
        <w:rPr>
          <w:rFonts w:ascii="Arial" w:hAnsi="Arial" w:cs="Arial"/>
          <w:color w:val="000000"/>
          <w:sz w:val="22"/>
          <w:szCs w:val="22"/>
        </w:rPr>
        <w:t xml:space="preserve"> deverá fornecer todos os materiais, equipamentos, transporte e mão de obra necessários para a perfeita execução dos serviços, bem como garantir a entrega de todos os documentos técnicos exigidos (relatórios, croquis, mapas, memoriais e ART/RRT), visando subsidiar os projetos e obras públicas do Município com </w:t>
      </w:r>
      <w:r w:rsidRPr="00E87F11">
        <w:rPr>
          <w:rFonts w:ascii="Arial" w:hAnsi="Arial" w:cs="Arial"/>
          <w:b/>
          <w:bCs/>
          <w:color w:val="000000"/>
          <w:sz w:val="22"/>
          <w:szCs w:val="22"/>
        </w:rPr>
        <w:t>dados confiáveis, precisos e tecnicamente adequados.</w:t>
      </w:r>
    </w:p>
    <w:p w14:paraId="5E8F7847" w14:textId="410D8523" w:rsidR="007B518A" w:rsidRPr="00E87F11" w:rsidRDefault="007B518A" w:rsidP="000147F3">
      <w:pPr>
        <w:pStyle w:val="Corpodetexto"/>
        <w:numPr>
          <w:ilvl w:val="2"/>
          <w:numId w:val="2"/>
        </w:numPr>
        <w:tabs>
          <w:tab w:val="left" w:pos="993"/>
        </w:tabs>
        <w:autoSpaceDE/>
        <w:autoSpaceDN/>
        <w:ind w:left="0" w:firstLine="0"/>
        <w:rPr>
          <w:rFonts w:ascii="Arial" w:hAnsi="Arial" w:cs="Arial"/>
          <w:bCs/>
          <w:sz w:val="22"/>
          <w:szCs w:val="22"/>
        </w:rPr>
      </w:pPr>
      <w:bookmarkStart w:id="45" w:name="_Hlk198537336"/>
      <w:r w:rsidRPr="00E87F11">
        <w:rPr>
          <w:rFonts w:ascii="Arial" w:hAnsi="Arial" w:cs="Arial"/>
          <w:sz w:val="22"/>
          <w:szCs w:val="22"/>
        </w:rPr>
        <w:t>Haverá acompanhamento</w:t>
      </w:r>
      <w:r w:rsidR="00482BAF" w:rsidRPr="00E87F11">
        <w:rPr>
          <w:rFonts w:ascii="Arial" w:hAnsi="Arial" w:cs="Arial"/>
          <w:sz w:val="22"/>
          <w:szCs w:val="22"/>
        </w:rPr>
        <w:t>, gestão</w:t>
      </w:r>
      <w:r w:rsidR="004C620B" w:rsidRPr="00E87F11">
        <w:rPr>
          <w:rFonts w:ascii="Arial" w:hAnsi="Arial" w:cs="Arial"/>
          <w:sz w:val="22"/>
          <w:szCs w:val="22"/>
        </w:rPr>
        <w:t xml:space="preserve"> e fiscalização</w:t>
      </w:r>
      <w:r w:rsidRPr="00E87F11">
        <w:rPr>
          <w:rFonts w:ascii="Arial" w:hAnsi="Arial" w:cs="Arial"/>
          <w:sz w:val="22"/>
          <w:szCs w:val="22"/>
        </w:rPr>
        <w:t xml:space="preserve"> da </w:t>
      </w:r>
      <w:r w:rsidR="001F380E" w:rsidRPr="00E87F11">
        <w:rPr>
          <w:rFonts w:ascii="Arial" w:hAnsi="Arial" w:cs="Arial"/>
          <w:sz w:val="22"/>
          <w:szCs w:val="22"/>
        </w:rPr>
        <w:t>prestação dos serviços</w:t>
      </w:r>
      <w:r w:rsidR="005A5809" w:rsidRPr="00E87F11">
        <w:rPr>
          <w:rFonts w:ascii="Arial" w:hAnsi="Arial" w:cs="Arial"/>
          <w:sz w:val="22"/>
          <w:szCs w:val="22"/>
        </w:rPr>
        <w:t xml:space="preserve"> </w:t>
      </w:r>
      <w:r w:rsidRPr="00E87F11">
        <w:rPr>
          <w:rFonts w:ascii="Arial" w:hAnsi="Arial" w:cs="Arial"/>
          <w:sz w:val="22"/>
          <w:szCs w:val="22"/>
        </w:rPr>
        <w:t>por meio de servidor</w:t>
      </w:r>
      <w:r w:rsidR="004C620B" w:rsidRPr="00E87F11">
        <w:rPr>
          <w:rFonts w:ascii="Arial" w:hAnsi="Arial" w:cs="Arial"/>
          <w:sz w:val="22"/>
          <w:szCs w:val="22"/>
        </w:rPr>
        <w:t xml:space="preserve"> designado pela secretaria </w:t>
      </w:r>
      <w:r w:rsidR="00D20326" w:rsidRPr="00E87F11">
        <w:rPr>
          <w:rFonts w:ascii="Arial" w:hAnsi="Arial" w:cs="Arial"/>
          <w:sz w:val="22"/>
          <w:szCs w:val="22"/>
        </w:rPr>
        <w:t>administração municipal</w:t>
      </w:r>
      <w:r w:rsidRPr="00E87F11">
        <w:rPr>
          <w:rFonts w:ascii="Arial" w:hAnsi="Arial" w:cs="Arial"/>
          <w:b/>
          <w:bCs/>
          <w:sz w:val="22"/>
          <w:szCs w:val="22"/>
        </w:rPr>
        <w:t>.</w:t>
      </w:r>
    </w:p>
    <w:bookmarkEnd w:id="45"/>
    <w:p w14:paraId="4619BCA7" w14:textId="3B0A4429" w:rsidR="007009ED" w:rsidRPr="00E87F11" w:rsidRDefault="006B4FED" w:rsidP="000147F3">
      <w:pPr>
        <w:pStyle w:val="PargrafodaLista"/>
        <w:numPr>
          <w:ilvl w:val="2"/>
          <w:numId w:val="2"/>
        </w:numPr>
        <w:tabs>
          <w:tab w:val="left" w:pos="993"/>
        </w:tabs>
        <w:ind w:left="0" w:firstLine="0"/>
        <w:rPr>
          <w:rFonts w:ascii="Arial" w:hAnsi="Arial" w:cs="Arial"/>
        </w:rPr>
      </w:pPr>
      <w:r w:rsidRPr="00E87F11">
        <w:rPr>
          <w:rFonts w:ascii="Arial" w:hAnsi="Arial" w:cs="Arial"/>
        </w:rPr>
        <w:t>Todas as hipóteses de irregularidades</w:t>
      </w:r>
      <w:r w:rsidR="00F64759" w:rsidRPr="00E87F11">
        <w:rPr>
          <w:rFonts w:ascii="Arial" w:hAnsi="Arial" w:cs="Arial"/>
        </w:rPr>
        <w:t>, bem como a não entrega</w:t>
      </w:r>
      <w:r w:rsidR="009711F7" w:rsidRPr="00E87F11">
        <w:rPr>
          <w:rFonts w:ascii="Arial" w:hAnsi="Arial" w:cs="Arial"/>
        </w:rPr>
        <w:t>/prestação dos serviços</w:t>
      </w:r>
      <w:r w:rsidR="00F64759" w:rsidRPr="00E87F11">
        <w:rPr>
          <w:rFonts w:ascii="Arial" w:hAnsi="Arial" w:cs="Arial"/>
        </w:rPr>
        <w:t xml:space="preserve"> no prazo estabelecido</w:t>
      </w:r>
      <w:r w:rsidRPr="00E87F11">
        <w:rPr>
          <w:rFonts w:ascii="Arial" w:hAnsi="Arial" w:cs="Arial"/>
        </w:rPr>
        <w:t xml:space="preserve"> são condições </w:t>
      </w:r>
      <w:r w:rsidR="00EB0619" w:rsidRPr="00E87F11">
        <w:rPr>
          <w:rFonts w:ascii="Arial" w:hAnsi="Arial" w:cs="Arial"/>
        </w:rPr>
        <w:t xml:space="preserve">para </w:t>
      </w:r>
      <w:r w:rsidRPr="00E87F11">
        <w:rPr>
          <w:rFonts w:ascii="Arial" w:hAnsi="Arial" w:cs="Arial"/>
        </w:rPr>
        <w:t>aplicação de penalidades</w:t>
      </w:r>
      <w:r w:rsidR="00F64759" w:rsidRPr="00E87F11">
        <w:rPr>
          <w:rFonts w:ascii="Arial" w:hAnsi="Arial" w:cs="Arial"/>
        </w:rPr>
        <w:t xml:space="preserve"> </w:t>
      </w:r>
      <w:r w:rsidR="007009ED" w:rsidRPr="00E87F11">
        <w:rPr>
          <w:rFonts w:ascii="Arial" w:hAnsi="Arial" w:cs="Arial"/>
          <w:color w:val="000000"/>
        </w:rPr>
        <w:t>e sanções administrativas cabíveis previstas na Lei Nº 14.133/2021.</w:t>
      </w:r>
    </w:p>
    <w:p w14:paraId="0AFE7222" w14:textId="3B553AA9" w:rsidR="00EF2F23" w:rsidRPr="00E87F11" w:rsidRDefault="000A2B31" w:rsidP="00EF2F23">
      <w:pPr>
        <w:pStyle w:val="PargrafodaLista"/>
        <w:numPr>
          <w:ilvl w:val="1"/>
          <w:numId w:val="2"/>
        </w:numPr>
        <w:ind w:left="0" w:firstLine="0"/>
        <w:rPr>
          <w:rFonts w:ascii="Arial" w:hAnsi="Arial" w:cs="Arial"/>
        </w:rPr>
      </w:pPr>
      <w:r w:rsidRPr="00E87F11">
        <w:rPr>
          <w:rFonts w:ascii="Arial" w:hAnsi="Arial" w:cs="Arial"/>
        </w:rPr>
        <w:t xml:space="preserve">Apurada, em qualquer tempo, divergência entre o item pré-fixado e o efetuado, serão aplicados à </w:t>
      </w:r>
      <w:r w:rsidR="00EF0C59" w:rsidRPr="00E87F11">
        <w:rPr>
          <w:rFonts w:ascii="Arial" w:hAnsi="Arial" w:cs="Arial"/>
        </w:rPr>
        <w:t>proponente</w:t>
      </w:r>
      <w:r w:rsidRPr="00E87F11">
        <w:rPr>
          <w:rFonts w:ascii="Arial" w:hAnsi="Arial" w:cs="Arial"/>
        </w:rPr>
        <w:t xml:space="preserve"> vencedora sanções previstas n</w:t>
      </w:r>
      <w:r w:rsidR="003D2599" w:rsidRPr="00E87F11">
        <w:rPr>
          <w:rFonts w:ascii="Arial" w:hAnsi="Arial" w:cs="Arial"/>
        </w:rPr>
        <w:t>este</w:t>
      </w:r>
      <w:r w:rsidRPr="00E87F11">
        <w:rPr>
          <w:rFonts w:ascii="Arial" w:hAnsi="Arial" w:cs="Arial"/>
        </w:rPr>
        <w:t xml:space="preserve"> edital e na legislação vigente.</w:t>
      </w:r>
    </w:p>
    <w:p w14:paraId="7C1C1629" w14:textId="77777777" w:rsidR="00982827" w:rsidRPr="00E87F11" w:rsidRDefault="00982827" w:rsidP="00982827">
      <w:pPr>
        <w:pStyle w:val="PargrafodaLista"/>
        <w:ind w:left="0"/>
        <w:rPr>
          <w:rFonts w:ascii="Arial" w:hAnsi="Arial" w:cs="Arial"/>
        </w:rPr>
      </w:pPr>
    </w:p>
    <w:bookmarkEnd w:id="42"/>
    <w:p w14:paraId="43FC865F" w14:textId="77777777" w:rsidR="00315FC9" w:rsidRPr="00E87F11" w:rsidRDefault="00315FC9" w:rsidP="003E04CE">
      <w:pPr>
        <w:pStyle w:val="PargrafodaLista"/>
        <w:numPr>
          <w:ilvl w:val="0"/>
          <w:numId w:val="2"/>
        </w:numPr>
        <w:ind w:left="0" w:hanging="4"/>
        <w:rPr>
          <w:rFonts w:ascii="Arial" w:hAnsi="Arial" w:cs="Arial"/>
          <w:b/>
          <w:bCs/>
        </w:rPr>
      </w:pPr>
      <w:r w:rsidRPr="00E87F11">
        <w:rPr>
          <w:rFonts w:ascii="Arial" w:hAnsi="Arial" w:cs="Arial"/>
          <w:b/>
          <w:bCs/>
        </w:rPr>
        <w:t>DA GESTÃO E FISCALIZAÇÃO</w:t>
      </w:r>
    </w:p>
    <w:p w14:paraId="5E636775" w14:textId="77777777" w:rsidR="00750D72" w:rsidRPr="00E87F11" w:rsidRDefault="00315FC9"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r w:rsidR="00861BA2" w:rsidRPr="00E87F11">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p>
    <w:p w14:paraId="0CB362EF" w14:textId="6A6C9608" w:rsidR="009B0B07" w:rsidRPr="00E87F11" w:rsidRDefault="00861BA2" w:rsidP="009B0B07">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r w:rsidR="00750D72" w:rsidRPr="00E87F11">
        <w:rPr>
          <w:rFonts w:ascii="Arial" w:hAnsi="Arial" w:cs="Arial"/>
        </w:rPr>
        <w:t xml:space="preserve">A administração, através de seus servidores ou de prepostos formalmente designados, exercerá a mais ampla e completa fiscalização na execução do contrato, exercendo amplo e rigoroso controle particularmente em relação à qualidade dos </w:t>
      </w:r>
      <w:r w:rsidR="00C30BE9" w:rsidRPr="00E87F11">
        <w:rPr>
          <w:rFonts w:ascii="Arial" w:hAnsi="Arial" w:cs="Arial"/>
        </w:rPr>
        <w:t>serviços prestados</w:t>
      </w:r>
      <w:r w:rsidR="00750D72" w:rsidRPr="00E87F11">
        <w:rPr>
          <w:rFonts w:ascii="Arial" w:hAnsi="Arial" w:cs="Arial"/>
        </w:rPr>
        <w:t>, a fim de possibilitar a aplicação das penalidades previstas, quanto desatendidas as disposições a elas relativas;</w:t>
      </w:r>
    </w:p>
    <w:p w14:paraId="3EE3B07D" w14:textId="787E677C" w:rsidR="009B0B07" w:rsidRPr="00E87F11" w:rsidRDefault="009B0B07" w:rsidP="009B0B07">
      <w:pPr>
        <w:pStyle w:val="PargrafodaLista"/>
        <w:numPr>
          <w:ilvl w:val="1"/>
          <w:numId w:val="2"/>
        </w:numPr>
        <w:tabs>
          <w:tab w:val="left" w:pos="851"/>
        </w:tabs>
        <w:ind w:left="0" w:hanging="4"/>
        <w:rPr>
          <w:rFonts w:ascii="Arial" w:hAnsi="Arial" w:cs="Arial"/>
        </w:rPr>
      </w:pPr>
      <w:r w:rsidRPr="00E87F11">
        <w:rPr>
          <w:rFonts w:ascii="Arial" w:hAnsi="Arial" w:cs="Arial"/>
        </w:rPr>
        <w:lastRenderedPageBreak/>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2C605266" w14:textId="11C1B7F8" w:rsidR="006B2AB3" w:rsidRPr="00E87F11" w:rsidRDefault="00861BA2"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As solicitações, reclamações, exigências, observações e ocorrências relacionadas com a execução dos </w:t>
      </w:r>
      <w:r w:rsidR="00CB7812" w:rsidRPr="00E87F11">
        <w:rPr>
          <w:rFonts w:ascii="Arial" w:hAnsi="Arial" w:cs="Arial"/>
        </w:rPr>
        <w:t>serviços</w:t>
      </w:r>
      <w:r w:rsidRPr="00E87F11">
        <w:rPr>
          <w:rFonts w:ascii="Arial" w:hAnsi="Arial" w:cs="Arial"/>
        </w:rPr>
        <w:t xml:space="preserve"> do presente edital, deverão ser registradas pela Administração, através de seus prepostos no Livro de Ocorrências, produzindo esses, registros de direito.</w:t>
      </w:r>
    </w:p>
    <w:p w14:paraId="26F33C36" w14:textId="77777777" w:rsidR="00F406EC" w:rsidRPr="00E87F11" w:rsidRDefault="00022894" w:rsidP="003E04CE">
      <w:pPr>
        <w:pStyle w:val="PargrafodaLista"/>
        <w:numPr>
          <w:ilvl w:val="1"/>
          <w:numId w:val="2"/>
        </w:numPr>
        <w:tabs>
          <w:tab w:val="left" w:pos="851"/>
        </w:tabs>
        <w:ind w:left="0" w:hanging="4"/>
        <w:rPr>
          <w:rFonts w:ascii="Arial" w:hAnsi="Arial" w:cs="Arial"/>
        </w:rPr>
      </w:pPr>
      <w:r w:rsidRPr="00E87F11">
        <w:rPr>
          <w:rFonts w:ascii="Arial" w:hAnsi="Arial" w:cs="Arial"/>
          <w:bCs/>
        </w:rPr>
        <w:t>O fiscal do contrato e/ou Ata de Registro de Preços anotará em registro próprio todas as ocorrências relacionadas à</w:t>
      </w:r>
      <w:r w:rsidR="00003D76" w:rsidRPr="00E87F11">
        <w:rPr>
          <w:rFonts w:ascii="Arial" w:hAnsi="Arial" w:cs="Arial"/>
          <w:bCs/>
        </w:rPr>
        <w:t xml:space="preserve"> sua</w:t>
      </w:r>
      <w:r w:rsidRPr="00E87F11">
        <w:rPr>
          <w:rFonts w:ascii="Arial" w:hAnsi="Arial" w:cs="Arial"/>
          <w:bCs/>
        </w:rPr>
        <w:t xml:space="preserve"> execução, determinando o que for necessário para a regularização das faltas ou dos defeitos observados.</w:t>
      </w:r>
    </w:p>
    <w:p w14:paraId="2AC82364" w14:textId="4EA2CCF8" w:rsidR="00BD0F6C" w:rsidRPr="00E87F11" w:rsidRDefault="00C461F8" w:rsidP="00BD0F6C">
      <w:pPr>
        <w:pStyle w:val="PargrafodaLista"/>
        <w:numPr>
          <w:ilvl w:val="1"/>
          <w:numId w:val="2"/>
        </w:numPr>
        <w:tabs>
          <w:tab w:val="left" w:pos="851"/>
        </w:tabs>
        <w:ind w:left="0" w:hanging="4"/>
        <w:rPr>
          <w:rFonts w:ascii="Arial" w:hAnsi="Arial" w:cs="Arial"/>
        </w:rPr>
      </w:pPr>
      <w:r w:rsidRPr="00E87F11">
        <w:rPr>
          <w:rFonts w:ascii="Arial" w:hAnsi="Arial" w:cs="Arial"/>
        </w:rPr>
        <w:t xml:space="preserve">Ao contratante não caberá qualquer ônus pela rejeição </w:t>
      </w:r>
      <w:r w:rsidR="00DF62E8" w:rsidRPr="00E87F11">
        <w:rPr>
          <w:rFonts w:ascii="Arial" w:hAnsi="Arial" w:cs="Arial"/>
        </w:rPr>
        <w:t>dos serviços</w:t>
      </w:r>
      <w:r w:rsidRPr="00E87F11">
        <w:rPr>
          <w:rFonts w:ascii="Arial" w:hAnsi="Arial" w:cs="Arial"/>
        </w:rPr>
        <w:t xml:space="preserve"> considerad</w:t>
      </w:r>
      <w:r w:rsidR="00DF62E8" w:rsidRPr="00E87F11">
        <w:rPr>
          <w:rFonts w:ascii="Arial" w:hAnsi="Arial" w:cs="Arial"/>
        </w:rPr>
        <w:t>o</w:t>
      </w:r>
      <w:r w:rsidRPr="00E87F11">
        <w:rPr>
          <w:rFonts w:ascii="Arial" w:hAnsi="Arial" w:cs="Arial"/>
        </w:rPr>
        <w:t>s inadequad</w:t>
      </w:r>
      <w:r w:rsidR="00DF62E8" w:rsidRPr="00E87F11">
        <w:rPr>
          <w:rFonts w:ascii="Arial" w:hAnsi="Arial" w:cs="Arial"/>
        </w:rPr>
        <w:t>o</w:t>
      </w:r>
      <w:r w:rsidRPr="00E87F11">
        <w:rPr>
          <w:rFonts w:ascii="Arial" w:hAnsi="Arial" w:cs="Arial"/>
        </w:rPr>
        <w:t xml:space="preserve">s pelo fiscal e, em caso de não conformidade, a </w:t>
      </w:r>
      <w:r w:rsidR="00D66D1A" w:rsidRPr="00E87F11">
        <w:rPr>
          <w:rFonts w:ascii="Arial" w:hAnsi="Arial" w:cs="Arial"/>
        </w:rPr>
        <w:t>proponente vencedora</w:t>
      </w:r>
      <w:r w:rsidRPr="00E87F11">
        <w:rPr>
          <w:rFonts w:ascii="Arial" w:hAnsi="Arial" w:cs="Arial"/>
        </w:rPr>
        <w:t xml:space="preserve"> será notificada, por escrito, sobre irregularidades apontadas, para as providências conforme a Lei.</w:t>
      </w:r>
    </w:p>
    <w:p w14:paraId="10514D4A" w14:textId="77777777" w:rsidR="00C43953" w:rsidRPr="00E87F11" w:rsidRDefault="009C015D" w:rsidP="00C43953">
      <w:pPr>
        <w:pStyle w:val="PargrafodaLista"/>
        <w:numPr>
          <w:ilvl w:val="1"/>
          <w:numId w:val="2"/>
        </w:numPr>
        <w:tabs>
          <w:tab w:val="left" w:pos="851"/>
        </w:tabs>
        <w:ind w:left="0" w:hanging="4"/>
        <w:rPr>
          <w:rFonts w:ascii="Arial" w:hAnsi="Arial" w:cs="Arial"/>
        </w:rPr>
      </w:pPr>
      <w:r w:rsidRPr="00E87F11">
        <w:rPr>
          <w:rFonts w:ascii="Arial" w:hAnsi="Arial" w:cs="Arial"/>
        </w:rPr>
        <w:t>Todos os casos atípicos não mencionados deverão ser apresentados à fiscalização para sua definição e determinação.</w:t>
      </w:r>
    </w:p>
    <w:p w14:paraId="144BACC1" w14:textId="6A69F8FC" w:rsidR="00C43953" w:rsidRPr="00E87F11" w:rsidRDefault="00C43953" w:rsidP="00C43953">
      <w:pPr>
        <w:pStyle w:val="PargrafodaLista"/>
        <w:numPr>
          <w:ilvl w:val="1"/>
          <w:numId w:val="2"/>
        </w:numPr>
        <w:tabs>
          <w:tab w:val="left" w:pos="851"/>
        </w:tabs>
        <w:ind w:left="0" w:hanging="4"/>
        <w:rPr>
          <w:rFonts w:ascii="Arial" w:hAnsi="Arial" w:cs="Arial"/>
        </w:rPr>
      </w:pPr>
      <w:r w:rsidRPr="00E87F11">
        <w:rPr>
          <w:rFonts w:ascii="Arial" w:hAnsi="Arial" w:cs="Arial"/>
          <w:bCs/>
        </w:rPr>
        <w:t>Por divergências não adequadas serão aplicadas às sanções previstas n</w:t>
      </w:r>
      <w:r w:rsidR="00B338FC" w:rsidRPr="00E87F11">
        <w:rPr>
          <w:rFonts w:ascii="Arial" w:hAnsi="Arial" w:cs="Arial"/>
          <w:bCs/>
        </w:rPr>
        <w:t>este</w:t>
      </w:r>
      <w:r w:rsidRPr="00E87F11">
        <w:rPr>
          <w:rFonts w:ascii="Arial" w:hAnsi="Arial" w:cs="Arial"/>
          <w:bCs/>
        </w:rPr>
        <w:t xml:space="preserve"> Edital e </w:t>
      </w:r>
      <w:r w:rsidR="004A20EC" w:rsidRPr="00E87F11">
        <w:rPr>
          <w:rFonts w:ascii="Arial" w:hAnsi="Arial" w:cs="Arial"/>
          <w:bCs/>
        </w:rPr>
        <w:t xml:space="preserve">na </w:t>
      </w:r>
      <w:r w:rsidRPr="00E87F11">
        <w:rPr>
          <w:rFonts w:ascii="Arial" w:hAnsi="Arial" w:cs="Arial"/>
          <w:bCs/>
        </w:rPr>
        <w:t>legislação vigente.</w:t>
      </w:r>
    </w:p>
    <w:p w14:paraId="39EBDFC0" w14:textId="77777777" w:rsidR="00861BA2" w:rsidRPr="00E87F11" w:rsidRDefault="00861BA2" w:rsidP="003E04CE">
      <w:pPr>
        <w:pStyle w:val="PargrafodaLista"/>
        <w:numPr>
          <w:ilvl w:val="1"/>
          <w:numId w:val="2"/>
        </w:numPr>
        <w:ind w:left="0" w:hanging="4"/>
        <w:rPr>
          <w:rFonts w:ascii="Arial" w:hAnsi="Arial" w:cs="Arial"/>
        </w:rPr>
      </w:pPr>
      <w:r w:rsidRPr="00E87F11">
        <w:rPr>
          <w:rFonts w:ascii="Arial" w:hAnsi="Arial" w:cs="Arial"/>
        </w:rPr>
        <w:t xml:space="preserve">- Constituem atribuições do </w:t>
      </w:r>
      <w:r w:rsidRPr="00E87F11">
        <w:rPr>
          <w:rFonts w:ascii="Arial" w:hAnsi="Arial" w:cs="Arial"/>
          <w:b/>
          <w:bCs/>
        </w:rPr>
        <w:t>FISCAL DO CONTRATO,</w:t>
      </w:r>
      <w:r w:rsidRPr="00E87F11">
        <w:rPr>
          <w:rFonts w:ascii="Arial" w:hAnsi="Arial" w:cs="Arial"/>
        </w:rPr>
        <w:t xml:space="preserve"> dentre outras, regulamentadas pelo Decreto Municipal n° 6.602/2023:</w:t>
      </w:r>
    </w:p>
    <w:p w14:paraId="28F38C7D" w14:textId="77777777" w:rsidR="00861BA2" w:rsidRPr="00E87F11" w:rsidRDefault="00861BA2" w:rsidP="003E04CE">
      <w:pPr>
        <w:pStyle w:val="PargrafodaLista"/>
        <w:numPr>
          <w:ilvl w:val="2"/>
          <w:numId w:val="2"/>
        </w:numPr>
        <w:ind w:left="0" w:hanging="4"/>
        <w:rPr>
          <w:rFonts w:ascii="Arial" w:hAnsi="Arial" w:cs="Arial"/>
        </w:rPr>
      </w:pPr>
      <w:r w:rsidRPr="00E87F1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E87F11" w:rsidRDefault="00861BA2" w:rsidP="003E04CE">
      <w:pPr>
        <w:pStyle w:val="PargrafodaLista"/>
        <w:numPr>
          <w:ilvl w:val="2"/>
          <w:numId w:val="2"/>
        </w:numPr>
        <w:ind w:left="0" w:hanging="4"/>
        <w:rPr>
          <w:rFonts w:ascii="Arial" w:hAnsi="Arial" w:cs="Arial"/>
        </w:rPr>
      </w:pPr>
      <w:r w:rsidRPr="00E87F1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examinar a regularidade no recolhimento das contribuições fiscais, trabalhistas e previdenciárias;</w:t>
      </w:r>
    </w:p>
    <w:p w14:paraId="4379F4BC"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Realizar o recebimento provisório do objeto do contrato, mediante termo detalhado que comprove o cumprimento das exigências de caráter administrativo.</w:t>
      </w:r>
    </w:p>
    <w:p w14:paraId="6F1A7AB7" w14:textId="77777777" w:rsidR="00C44CDD" w:rsidRPr="00E87F11" w:rsidRDefault="00861BA2" w:rsidP="003E04CE">
      <w:pPr>
        <w:pStyle w:val="PargrafodaLista"/>
        <w:numPr>
          <w:ilvl w:val="2"/>
          <w:numId w:val="2"/>
        </w:numPr>
        <w:ind w:left="0" w:firstLine="0"/>
        <w:rPr>
          <w:rFonts w:ascii="Arial" w:hAnsi="Arial" w:cs="Arial"/>
        </w:rPr>
      </w:pPr>
      <w:r w:rsidRPr="00E87F11">
        <w:rPr>
          <w:rFonts w:ascii="Arial" w:hAnsi="Arial" w:cs="Arial"/>
        </w:rPr>
        <w:t>- Fica designado como Fiscal de Contrato o servidor Pablo Felipe Hubner de Araújo conforme Portaria n° 5.120/2023</w:t>
      </w:r>
      <w:r w:rsidR="00776373" w:rsidRPr="00E87F11">
        <w:rPr>
          <w:rFonts w:ascii="Arial" w:hAnsi="Arial" w:cs="Arial"/>
        </w:rPr>
        <w:t xml:space="preserve">. </w:t>
      </w:r>
    </w:p>
    <w:p w14:paraId="6088D87A" w14:textId="3DC98E6B" w:rsidR="00861BA2" w:rsidRPr="00E87F11" w:rsidRDefault="00776373" w:rsidP="003E04CE">
      <w:pPr>
        <w:pStyle w:val="PargrafodaLista"/>
        <w:numPr>
          <w:ilvl w:val="2"/>
          <w:numId w:val="2"/>
        </w:numPr>
        <w:ind w:left="0" w:firstLine="0"/>
        <w:rPr>
          <w:rFonts w:ascii="Arial" w:hAnsi="Arial" w:cs="Arial"/>
        </w:rPr>
      </w:pPr>
      <w:r w:rsidRPr="00E87F11">
        <w:rPr>
          <w:rFonts w:ascii="Arial" w:hAnsi="Arial" w:cs="Arial"/>
        </w:rPr>
        <w:t>A fiscalização</w:t>
      </w:r>
      <w:r w:rsidR="00A774A6" w:rsidRPr="00E87F11">
        <w:rPr>
          <w:rFonts w:ascii="Arial" w:hAnsi="Arial" w:cs="Arial"/>
        </w:rPr>
        <w:t xml:space="preserve"> e acompanhamento da contratação</w:t>
      </w:r>
      <w:r w:rsidRPr="00E87F11">
        <w:rPr>
          <w:rFonts w:ascii="Arial" w:hAnsi="Arial" w:cs="Arial"/>
        </w:rPr>
        <w:t xml:space="preserve"> </w:t>
      </w:r>
      <w:r w:rsidR="00D325C2" w:rsidRPr="00E87F11">
        <w:rPr>
          <w:rFonts w:ascii="Arial" w:hAnsi="Arial" w:cs="Arial"/>
        </w:rPr>
        <w:t xml:space="preserve">também será exercida por servidor municipal </w:t>
      </w:r>
      <w:r w:rsidR="005B4E71" w:rsidRPr="00E87F11">
        <w:rPr>
          <w:rFonts w:ascii="Arial" w:hAnsi="Arial" w:cs="Arial"/>
        </w:rPr>
        <w:t>do setor de engenharia</w:t>
      </w:r>
      <w:r w:rsidR="00D325C2" w:rsidRPr="00E87F11">
        <w:rPr>
          <w:rFonts w:ascii="Arial" w:hAnsi="Arial" w:cs="Arial"/>
        </w:rPr>
        <w:t xml:space="preserve">, o qual </w:t>
      </w:r>
      <w:r w:rsidR="00425E0A" w:rsidRPr="00E87F11">
        <w:rPr>
          <w:rFonts w:ascii="Arial" w:hAnsi="Arial" w:cs="Arial"/>
        </w:rPr>
        <w:t>será responsável pel</w:t>
      </w:r>
      <w:r w:rsidR="001D40AD" w:rsidRPr="00E87F11">
        <w:rPr>
          <w:rFonts w:ascii="Arial" w:hAnsi="Arial" w:cs="Arial"/>
        </w:rPr>
        <w:t>o</w:t>
      </w:r>
      <w:r w:rsidR="00425E0A" w:rsidRPr="00E87F11">
        <w:rPr>
          <w:rFonts w:ascii="Arial" w:hAnsi="Arial" w:cs="Arial"/>
        </w:rPr>
        <w:t xml:space="preserve"> acompanhamento, fiscalização, </w:t>
      </w:r>
      <w:r w:rsidR="00D325C2" w:rsidRPr="00E87F11">
        <w:rPr>
          <w:rFonts w:ascii="Arial" w:hAnsi="Arial" w:cs="Arial"/>
        </w:rPr>
        <w:t>verifica</w:t>
      </w:r>
      <w:r w:rsidR="001D40AD" w:rsidRPr="00E87F11">
        <w:rPr>
          <w:rFonts w:ascii="Arial" w:hAnsi="Arial" w:cs="Arial"/>
        </w:rPr>
        <w:t>ção d</w:t>
      </w:r>
      <w:r w:rsidR="00D325C2" w:rsidRPr="00E87F11">
        <w:rPr>
          <w:rFonts w:ascii="Arial" w:hAnsi="Arial" w:cs="Arial"/>
        </w:rPr>
        <w:t>as especificações exigidas no termo de referência</w:t>
      </w:r>
      <w:r w:rsidR="00343B4E" w:rsidRPr="00E87F11">
        <w:rPr>
          <w:rFonts w:ascii="Arial" w:hAnsi="Arial" w:cs="Arial"/>
        </w:rPr>
        <w:t xml:space="preserve"> e na ata de registro de preços</w:t>
      </w:r>
      <w:r w:rsidR="00D325C2" w:rsidRPr="00E87F11">
        <w:rPr>
          <w:rFonts w:ascii="Arial" w:hAnsi="Arial" w:cs="Arial"/>
        </w:rPr>
        <w:t>.</w:t>
      </w:r>
    </w:p>
    <w:p w14:paraId="50AE9D83" w14:textId="7CE59F07" w:rsidR="00315FC9" w:rsidRPr="00E87F11" w:rsidRDefault="00315FC9" w:rsidP="003E04CE">
      <w:pPr>
        <w:pStyle w:val="PargrafodaLista"/>
        <w:numPr>
          <w:ilvl w:val="1"/>
          <w:numId w:val="2"/>
        </w:numPr>
        <w:tabs>
          <w:tab w:val="left" w:pos="851"/>
        </w:tabs>
        <w:ind w:left="0" w:hanging="4"/>
        <w:rPr>
          <w:rFonts w:ascii="Arial" w:hAnsi="Arial" w:cs="Arial"/>
        </w:rPr>
      </w:pPr>
      <w:r w:rsidRPr="00E87F11">
        <w:rPr>
          <w:rFonts w:ascii="Arial" w:hAnsi="Arial" w:cs="Arial"/>
        </w:rPr>
        <w:t xml:space="preserve">- </w:t>
      </w:r>
      <w:bookmarkStart w:id="46" w:name="_Hlk159591153"/>
      <w:r w:rsidRPr="00E87F11">
        <w:rPr>
          <w:rFonts w:ascii="Arial" w:hAnsi="Arial" w:cs="Arial"/>
        </w:rPr>
        <w:t xml:space="preserve">Constituem atribuições do </w:t>
      </w:r>
      <w:r w:rsidRPr="00E87F11">
        <w:rPr>
          <w:rFonts w:ascii="Arial" w:hAnsi="Arial" w:cs="Arial"/>
          <w:b/>
          <w:bCs/>
        </w:rPr>
        <w:t>GESTOR DO CONTRATO,</w:t>
      </w:r>
      <w:r w:rsidRPr="00E87F11">
        <w:rPr>
          <w:rFonts w:ascii="Arial" w:hAnsi="Arial" w:cs="Arial"/>
        </w:rPr>
        <w:t xml:space="preserve"> dentre outras, regulamentadas pelo Decreto Municipal n° 6.602/2023:</w:t>
      </w:r>
    </w:p>
    <w:p w14:paraId="55DD9AD5"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 xml:space="preserve">- </w:t>
      </w:r>
      <w:proofErr w:type="gramStart"/>
      <w:r w:rsidRPr="00E87F11">
        <w:rPr>
          <w:rFonts w:ascii="Arial" w:hAnsi="Arial" w:cs="Arial"/>
        </w:rPr>
        <w:t>coordenar</w:t>
      </w:r>
      <w:proofErr w:type="gramEnd"/>
      <w:r w:rsidRPr="00E87F11">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 xml:space="preserve">- </w:t>
      </w:r>
      <w:proofErr w:type="gramStart"/>
      <w:r w:rsidRPr="00E87F11">
        <w:rPr>
          <w:rFonts w:ascii="Arial" w:hAnsi="Arial" w:cs="Arial"/>
        </w:rPr>
        <w:t>acompanhar</w:t>
      </w:r>
      <w:proofErr w:type="gramEnd"/>
      <w:r w:rsidRPr="00E87F11">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lastRenderedPageBreak/>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coordenar a atualização contínua do relatório de riscos durante a gestão do contrato, com apoio dos fiscais técnico, administrativo e setorial;</w:t>
      </w:r>
    </w:p>
    <w:p w14:paraId="4070C52C"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E87F11" w:rsidRDefault="00315FC9" w:rsidP="003E04CE">
      <w:pPr>
        <w:pStyle w:val="PargrafodaLista"/>
        <w:numPr>
          <w:ilvl w:val="2"/>
          <w:numId w:val="2"/>
        </w:numPr>
        <w:ind w:left="0" w:firstLine="0"/>
        <w:rPr>
          <w:rFonts w:ascii="Arial" w:hAnsi="Arial" w:cs="Arial"/>
        </w:rPr>
      </w:pPr>
      <w:r w:rsidRPr="00E87F11">
        <w:rPr>
          <w:rFonts w:ascii="Arial" w:hAnsi="Arial" w:cs="Arial"/>
        </w:rPr>
        <w:t>realizar o recebimento definitivo do objeto do contrato, mediante termo detalhado que comprove o atendimento das exigências contratuais, quando não for designada comissão de recebimento; e</w:t>
      </w:r>
    </w:p>
    <w:p w14:paraId="0AD2F539" w14:textId="77777777" w:rsidR="001A1FAB" w:rsidRPr="00E87F11" w:rsidRDefault="00315FC9" w:rsidP="001A1FAB">
      <w:pPr>
        <w:pStyle w:val="PargrafodaLista"/>
        <w:numPr>
          <w:ilvl w:val="2"/>
          <w:numId w:val="2"/>
        </w:numPr>
        <w:tabs>
          <w:tab w:val="left" w:pos="851"/>
        </w:tabs>
        <w:ind w:left="0" w:firstLine="0"/>
        <w:rPr>
          <w:rFonts w:ascii="Arial" w:hAnsi="Arial" w:cs="Arial"/>
        </w:rPr>
      </w:pPr>
      <w:r w:rsidRPr="00E87F1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6"/>
    </w:p>
    <w:p w14:paraId="4BE98B3A" w14:textId="0F4FFE14" w:rsidR="001A1FAB" w:rsidRPr="00E87F11" w:rsidRDefault="00A91DF4" w:rsidP="001A1FAB">
      <w:pPr>
        <w:pStyle w:val="PargrafodaLista"/>
        <w:numPr>
          <w:ilvl w:val="2"/>
          <w:numId w:val="2"/>
        </w:numPr>
        <w:tabs>
          <w:tab w:val="left" w:pos="851"/>
        </w:tabs>
        <w:ind w:left="0" w:firstLine="0"/>
        <w:rPr>
          <w:rFonts w:ascii="Arial" w:hAnsi="Arial" w:cs="Arial"/>
        </w:rPr>
      </w:pPr>
      <w:r w:rsidRPr="00E87F11">
        <w:rPr>
          <w:rFonts w:ascii="Arial" w:hAnsi="Arial" w:cs="Arial"/>
        </w:rPr>
        <w:t xml:space="preserve">Fica designado como gestor </w:t>
      </w:r>
      <w:r w:rsidR="00D112F7" w:rsidRPr="00E87F11">
        <w:rPr>
          <w:rFonts w:ascii="Arial" w:hAnsi="Arial" w:cs="Arial"/>
        </w:rPr>
        <w:t>da ata de registro de preços</w:t>
      </w:r>
      <w:r w:rsidR="008674E0" w:rsidRPr="00E87F11">
        <w:rPr>
          <w:rFonts w:ascii="Arial" w:hAnsi="Arial" w:cs="Arial"/>
        </w:rPr>
        <w:t xml:space="preserve"> </w:t>
      </w:r>
      <w:bookmarkStart w:id="47" w:name="_Hlk175730155"/>
      <w:r w:rsidR="001A1FAB" w:rsidRPr="00E87F11">
        <w:rPr>
          <w:rFonts w:ascii="Arial" w:hAnsi="Arial" w:cs="Arial"/>
        </w:rPr>
        <w:t xml:space="preserve">a Sra. Keila Marcela </w:t>
      </w:r>
      <w:proofErr w:type="spellStart"/>
      <w:r w:rsidR="001A1FAB" w:rsidRPr="00E87F11">
        <w:rPr>
          <w:rFonts w:ascii="Arial" w:hAnsi="Arial" w:cs="Arial"/>
        </w:rPr>
        <w:t>Sgobi</w:t>
      </w:r>
      <w:proofErr w:type="spellEnd"/>
      <w:r w:rsidR="001A1FAB" w:rsidRPr="00E87F11">
        <w:rPr>
          <w:rFonts w:ascii="Arial" w:hAnsi="Arial" w:cs="Arial"/>
        </w:rPr>
        <w:t>, nomeada pelo Decreto n° 7.168/2025.</w:t>
      </w:r>
    </w:p>
    <w:bookmarkEnd w:id="47"/>
    <w:p w14:paraId="09DD840D" w14:textId="598F0989" w:rsidR="00CC63C5" w:rsidRPr="00E87F11" w:rsidRDefault="00CC63C5" w:rsidP="001A1FAB">
      <w:pPr>
        <w:pStyle w:val="PargrafodaLista"/>
        <w:tabs>
          <w:tab w:val="left" w:pos="851"/>
        </w:tabs>
        <w:ind w:left="0"/>
        <w:rPr>
          <w:rFonts w:ascii="Arial" w:hAnsi="Arial" w:cs="Arial"/>
        </w:rPr>
      </w:pPr>
    </w:p>
    <w:p w14:paraId="490A82B8" w14:textId="54184C86" w:rsidR="00043621" w:rsidRPr="00E87F11" w:rsidRDefault="00761A85" w:rsidP="003E04CE">
      <w:pPr>
        <w:pStyle w:val="PargrafodaLista"/>
        <w:numPr>
          <w:ilvl w:val="0"/>
          <w:numId w:val="2"/>
        </w:numPr>
        <w:tabs>
          <w:tab w:val="left" w:pos="851"/>
        </w:tabs>
        <w:ind w:left="0" w:firstLine="0"/>
        <w:rPr>
          <w:rFonts w:ascii="Arial" w:hAnsi="Arial" w:cs="Arial"/>
          <w:b/>
          <w:bCs/>
        </w:rPr>
      </w:pPr>
      <w:r w:rsidRPr="00E87F11">
        <w:rPr>
          <w:rFonts w:ascii="Arial" w:hAnsi="Arial" w:cs="Arial"/>
          <w:b/>
          <w:bCs/>
        </w:rPr>
        <w:t>- OBRIGAÇÕES DAS PARTES</w:t>
      </w:r>
    </w:p>
    <w:p w14:paraId="1C5CC68A" w14:textId="77777777" w:rsidR="00707989"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São obrigações do </w:t>
      </w:r>
      <w:r w:rsidRPr="00E87F11">
        <w:rPr>
          <w:rFonts w:ascii="Arial" w:hAnsi="Arial" w:cs="Arial"/>
          <w:b/>
          <w:bCs/>
        </w:rPr>
        <w:t>CONTRATANTE</w:t>
      </w:r>
      <w:r w:rsidRPr="00E87F11">
        <w:rPr>
          <w:rFonts w:ascii="Arial" w:hAnsi="Arial" w:cs="Arial"/>
        </w:rPr>
        <w:t>:</w:t>
      </w:r>
    </w:p>
    <w:p w14:paraId="6C90A838" w14:textId="1779C1FC" w:rsidR="008D6F2C" w:rsidRPr="00E87F11" w:rsidRDefault="00EB77AA" w:rsidP="008D6F2C">
      <w:pPr>
        <w:pStyle w:val="PargrafodaLista"/>
        <w:numPr>
          <w:ilvl w:val="2"/>
          <w:numId w:val="2"/>
        </w:numPr>
        <w:ind w:left="0" w:firstLine="0"/>
        <w:rPr>
          <w:rFonts w:ascii="Arial" w:hAnsi="Arial" w:cs="Arial"/>
        </w:rPr>
      </w:pPr>
      <w:r w:rsidRPr="00E87F11">
        <w:rPr>
          <w:rFonts w:ascii="Arial" w:hAnsi="Arial" w:cs="Arial"/>
        </w:rPr>
        <w:t>Acompanhar e fiscalizar</w:t>
      </w:r>
      <w:r w:rsidR="00904575" w:rsidRPr="00E87F11">
        <w:rPr>
          <w:rFonts w:ascii="Arial" w:hAnsi="Arial" w:cs="Arial"/>
        </w:rPr>
        <w:t xml:space="preserve"> </w:t>
      </w:r>
      <w:r w:rsidR="00B901B8" w:rsidRPr="00E87F11">
        <w:rPr>
          <w:rFonts w:ascii="Arial" w:hAnsi="Arial" w:cs="Arial"/>
        </w:rPr>
        <w:t>o fornecimento/prestação dos serviços</w:t>
      </w:r>
      <w:r w:rsidR="00A05528" w:rsidRPr="00E87F11">
        <w:rPr>
          <w:rFonts w:ascii="Arial" w:hAnsi="Arial" w:cs="Arial"/>
          <w:bCs/>
          <w:color w:val="000000"/>
        </w:rPr>
        <w:t xml:space="preserve"> atestando os produtos técnicos entregues,</w:t>
      </w:r>
      <w:r w:rsidR="00B901B8" w:rsidRPr="00E87F11">
        <w:rPr>
          <w:rFonts w:ascii="Arial" w:hAnsi="Arial" w:cs="Arial"/>
        </w:rPr>
        <w:t xml:space="preserve"> bem </w:t>
      </w:r>
      <w:r w:rsidR="00602E43" w:rsidRPr="00E87F11">
        <w:rPr>
          <w:rFonts w:ascii="Arial" w:hAnsi="Arial" w:cs="Arial"/>
        </w:rPr>
        <w:t>como o cumprimento das obrigações da proponente vencedora</w:t>
      </w:r>
      <w:r w:rsidR="00801CD9" w:rsidRPr="00E87F11">
        <w:rPr>
          <w:rFonts w:ascii="Arial" w:hAnsi="Arial" w:cs="Arial"/>
        </w:rPr>
        <w:t>.</w:t>
      </w:r>
    </w:p>
    <w:p w14:paraId="2EDEA16D" w14:textId="77777777" w:rsidR="0013458E" w:rsidRPr="00E87F11" w:rsidRDefault="008D6F2C" w:rsidP="0013458E">
      <w:pPr>
        <w:pStyle w:val="PargrafodaLista"/>
        <w:numPr>
          <w:ilvl w:val="2"/>
          <w:numId w:val="2"/>
        </w:numPr>
        <w:ind w:left="0" w:firstLine="0"/>
        <w:rPr>
          <w:rFonts w:ascii="Arial" w:hAnsi="Arial" w:cs="Arial"/>
        </w:rPr>
      </w:pPr>
      <w:r w:rsidRPr="00E87F11">
        <w:rPr>
          <w:rFonts w:ascii="Arial" w:hAnsi="Arial" w:cs="Arial"/>
          <w:bCs/>
          <w:color w:val="000000"/>
        </w:rPr>
        <w:t xml:space="preserve">Emitir as </w:t>
      </w:r>
      <w:r w:rsidR="00BD0BFF" w:rsidRPr="00E87F11">
        <w:rPr>
          <w:rFonts w:ascii="Arial" w:hAnsi="Arial" w:cs="Arial"/>
          <w:bCs/>
          <w:color w:val="000000"/>
        </w:rPr>
        <w:t>autorizações de fornecimento</w:t>
      </w:r>
      <w:r w:rsidRPr="00E87F11">
        <w:rPr>
          <w:rFonts w:ascii="Arial" w:hAnsi="Arial" w:cs="Arial"/>
          <w:bCs/>
          <w:color w:val="000000"/>
        </w:rPr>
        <w:t xml:space="preserve"> com a descrição detalhada dos serviços, locais, quantidades e prazos de execução;</w:t>
      </w:r>
    </w:p>
    <w:p w14:paraId="4B82B57D" w14:textId="77777777" w:rsidR="008D06EA" w:rsidRPr="00E87F11" w:rsidRDefault="0013458E" w:rsidP="008D06EA">
      <w:pPr>
        <w:pStyle w:val="PargrafodaLista"/>
        <w:numPr>
          <w:ilvl w:val="2"/>
          <w:numId w:val="2"/>
        </w:numPr>
        <w:ind w:left="0" w:firstLine="0"/>
        <w:rPr>
          <w:rFonts w:ascii="Arial" w:hAnsi="Arial" w:cs="Arial"/>
        </w:rPr>
      </w:pPr>
      <w:r w:rsidRPr="00E87F11">
        <w:rPr>
          <w:rFonts w:ascii="Arial" w:hAnsi="Arial" w:cs="Arial"/>
          <w:bCs/>
          <w:color w:val="000000"/>
        </w:rPr>
        <w:t>Disponibilizar informações e autorizações necessárias para o acesso aos locais de execução dos serviços;</w:t>
      </w:r>
      <w:bookmarkStart w:id="48" w:name="_Hlk190166584"/>
    </w:p>
    <w:p w14:paraId="78E886DA" w14:textId="7759CFB8" w:rsidR="008D06EA" w:rsidRPr="00E87F11" w:rsidRDefault="008D06EA" w:rsidP="008D06EA">
      <w:pPr>
        <w:pStyle w:val="PargrafodaLista"/>
        <w:numPr>
          <w:ilvl w:val="2"/>
          <w:numId w:val="2"/>
        </w:numPr>
        <w:ind w:left="0" w:firstLine="0"/>
        <w:rPr>
          <w:rFonts w:ascii="Arial" w:hAnsi="Arial" w:cs="Arial"/>
        </w:rPr>
      </w:pPr>
      <w:r w:rsidRPr="00E87F11">
        <w:rPr>
          <w:rFonts w:ascii="Arial" w:hAnsi="Arial" w:cs="Arial"/>
          <w:color w:val="000000"/>
        </w:rPr>
        <w:t>Analisar os relatórios técnicos, croquis, memoriais e demais documentos entregues, atestando ou recusando-os com a devida justificativa;</w:t>
      </w:r>
    </w:p>
    <w:p w14:paraId="7A74D202" w14:textId="42953070" w:rsidR="00CA025A" w:rsidRPr="00E87F11" w:rsidRDefault="00E97DEA" w:rsidP="00CA025A">
      <w:pPr>
        <w:pStyle w:val="PargrafodaLista"/>
        <w:numPr>
          <w:ilvl w:val="2"/>
          <w:numId w:val="2"/>
        </w:numPr>
        <w:ind w:left="0" w:firstLine="0"/>
        <w:rPr>
          <w:rFonts w:ascii="Arial" w:hAnsi="Arial" w:cs="Arial"/>
        </w:rPr>
      </w:pPr>
      <w:r w:rsidRPr="00E87F11">
        <w:rPr>
          <w:rFonts w:ascii="Arial" w:hAnsi="Arial" w:cs="Arial"/>
          <w:bCs/>
        </w:rPr>
        <w:t xml:space="preserve">Notificar formal e tempestivamente </w:t>
      </w:r>
      <w:r w:rsidR="00745714" w:rsidRPr="00E87F11">
        <w:rPr>
          <w:rFonts w:ascii="Arial" w:hAnsi="Arial" w:cs="Arial"/>
          <w:bCs/>
        </w:rPr>
        <w:t xml:space="preserve">a proponente vencedora </w:t>
      </w:r>
      <w:r w:rsidRPr="00E87F11">
        <w:rPr>
          <w:rFonts w:ascii="Arial" w:hAnsi="Arial" w:cs="Arial"/>
          <w:bCs/>
        </w:rPr>
        <w:t xml:space="preserve">sobre </w:t>
      </w:r>
      <w:r w:rsidR="00745714" w:rsidRPr="00E87F11">
        <w:rPr>
          <w:rFonts w:ascii="Arial" w:hAnsi="Arial" w:cs="Arial"/>
          <w:bCs/>
        </w:rPr>
        <w:t>qualquer anormalidade</w:t>
      </w:r>
      <w:r w:rsidR="00975E2D" w:rsidRPr="00E87F11">
        <w:rPr>
          <w:rFonts w:ascii="Arial" w:hAnsi="Arial" w:cs="Arial"/>
          <w:bCs/>
        </w:rPr>
        <w:t>, imperfeições</w:t>
      </w:r>
      <w:r w:rsidR="00C2722C" w:rsidRPr="00E87F11">
        <w:rPr>
          <w:rFonts w:ascii="Arial" w:hAnsi="Arial" w:cs="Arial"/>
          <w:bCs/>
        </w:rPr>
        <w:t>, falhas</w:t>
      </w:r>
      <w:r w:rsidR="007C59B2" w:rsidRPr="00E87F11">
        <w:rPr>
          <w:rFonts w:ascii="Arial" w:hAnsi="Arial" w:cs="Arial"/>
          <w:bCs/>
        </w:rPr>
        <w:t xml:space="preserve"> e/ou irregularidades</w:t>
      </w:r>
      <w:r w:rsidR="00745714" w:rsidRPr="00E87F11">
        <w:rPr>
          <w:rFonts w:ascii="Arial" w:hAnsi="Arial" w:cs="Arial"/>
          <w:bCs/>
        </w:rPr>
        <w:t xml:space="preserve"> </w:t>
      </w:r>
      <w:r w:rsidR="005F1F69" w:rsidRPr="00E87F11">
        <w:rPr>
          <w:rFonts w:ascii="Arial" w:hAnsi="Arial" w:cs="Arial"/>
          <w:bCs/>
        </w:rPr>
        <w:t xml:space="preserve">verificadas </w:t>
      </w:r>
      <w:r w:rsidR="00934551" w:rsidRPr="00E87F11">
        <w:rPr>
          <w:rFonts w:ascii="Arial" w:hAnsi="Arial" w:cs="Arial"/>
          <w:bCs/>
        </w:rPr>
        <w:t>na prestação dos serviços</w:t>
      </w:r>
      <w:r w:rsidR="005F498A" w:rsidRPr="00E87F11">
        <w:rPr>
          <w:rFonts w:ascii="Arial" w:hAnsi="Arial" w:cs="Arial"/>
          <w:bCs/>
        </w:rPr>
        <w:t xml:space="preserve"> ou necessidade de ajustes nos serviços realizados</w:t>
      </w:r>
      <w:r w:rsidR="00745714" w:rsidRPr="00E87F11">
        <w:rPr>
          <w:rFonts w:ascii="Arial" w:hAnsi="Arial" w:cs="Arial"/>
          <w:bCs/>
        </w:rPr>
        <w:t>, podendo</w:t>
      </w:r>
      <w:r w:rsidR="00005DCB" w:rsidRPr="00E87F11">
        <w:rPr>
          <w:rFonts w:ascii="Arial" w:hAnsi="Arial" w:cs="Arial"/>
          <w:bCs/>
        </w:rPr>
        <w:t xml:space="preserve"> também</w:t>
      </w:r>
      <w:r w:rsidR="00745714" w:rsidRPr="00E87F11">
        <w:rPr>
          <w:rFonts w:ascii="Arial" w:hAnsi="Arial" w:cs="Arial"/>
          <w:bCs/>
        </w:rPr>
        <w:t xml:space="preserve"> recus</w:t>
      </w:r>
      <w:r w:rsidR="005F1F69" w:rsidRPr="00E87F11">
        <w:rPr>
          <w:rFonts w:ascii="Arial" w:hAnsi="Arial" w:cs="Arial"/>
          <w:bCs/>
        </w:rPr>
        <w:t>á-l</w:t>
      </w:r>
      <w:r w:rsidR="00985CD0" w:rsidRPr="00E87F11">
        <w:rPr>
          <w:rFonts w:ascii="Arial" w:hAnsi="Arial" w:cs="Arial"/>
          <w:bCs/>
        </w:rPr>
        <w:t>o</w:t>
      </w:r>
      <w:r w:rsidR="005F1F69" w:rsidRPr="00E87F11">
        <w:rPr>
          <w:rFonts w:ascii="Arial" w:hAnsi="Arial" w:cs="Arial"/>
          <w:bCs/>
        </w:rPr>
        <w:t>s</w:t>
      </w:r>
      <w:r w:rsidR="00D02E61" w:rsidRPr="00E87F11">
        <w:rPr>
          <w:rFonts w:ascii="Arial" w:hAnsi="Arial" w:cs="Arial"/>
          <w:bCs/>
        </w:rPr>
        <w:t xml:space="preserve"> e soli</w:t>
      </w:r>
      <w:r w:rsidR="001255FE" w:rsidRPr="00E87F11">
        <w:rPr>
          <w:rFonts w:ascii="Arial" w:hAnsi="Arial" w:cs="Arial"/>
          <w:bCs/>
        </w:rPr>
        <w:t>ci</w:t>
      </w:r>
      <w:r w:rsidR="00D02E61" w:rsidRPr="00E87F11">
        <w:rPr>
          <w:rFonts w:ascii="Arial" w:hAnsi="Arial" w:cs="Arial"/>
          <w:bCs/>
        </w:rPr>
        <w:t xml:space="preserve">tar </w:t>
      </w:r>
      <w:r w:rsidR="001255FE" w:rsidRPr="00E87F11">
        <w:rPr>
          <w:rFonts w:ascii="Arial" w:hAnsi="Arial" w:cs="Arial"/>
          <w:bCs/>
        </w:rPr>
        <w:t>su</w:t>
      </w:r>
      <w:r w:rsidR="00D02E61" w:rsidRPr="00E87F11">
        <w:rPr>
          <w:rFonts w:ascii="Arial" w:hAnsi="Arial" w:cs="Arial"/>
          <w:bCs/>
        </w:rPr>
        <w:t xml:space="preserve">a </w:t>
      </w:r>
      <w:r w:rsidR="00224032" w:rsidRPr="00E87F11">
        <w:rPr>
          <w:rFonts w:ascii="Arial" w:hAnsi="Arial" w:cs="Arial"/>
          <w:bCs/>
        </w:rPr>
        <w:t>correção</w:t>
      </w:r>
      <w:r w:rsidR="00745714" w:rsidRPr="00E87F11">
        <w:rPr>
          <w:rFonts w:ascii="Arial" w:hAnsi="Arial" w:cs="Arial"/>
          <w:bCs/>
        </w:rPr>
        <w:t xml:space="preserve"> </w:t>
      </w:r>
      <w:r w:rsidR="00224032" w:rsidRPr="00E87F11">
        <w:rPr>
          <w:rFonts w:ascii="Arial" w:hAnsi="Arial" w:cs="Arial"/>
          <w:color w:val="000000"/>
        </w:rPr>
        <w:t>dentro dos prazos definidos</w:t>
      </w:r>
      <w:r w:rsidR="00224032" w:rsidRPr="00E87F11">
        <w:rPr>
          <w:rFonts w:ascii="Arial" w:hAnsi="Arial" w:cs="Arial"/>
          <w:bCs/>
        </w:rPr>
        <w:t xml:space="preserve">, </w:t>
      </w:r>
      <w:r w:rsidR="00A02CA6" w:rsidRPr="00E87F11">
        <w:rPr>
          <w:rFonts w:ascii="Arial" w:hAnsi="Arial" w:cs="Arial"/>
          <w:bCs/>
        </w:rPr>
        <w:t xml:space="preserve">caso desatendam as especificações </w:t>
      </w:r>
      <w:r w:rsidR="00985CD0" w:rsidRPr="00E87F11">
        <w:rPr>
          <w:rFonts w:ascii="Arial" w:hAnsi="Arial" w:cs="Arial"/>
          <w:bCs/>
        </w:rPr>
        <w:t>acordadas</w:t>
      </w:r>
      <w:r w:rsidR="00F16DCF" w:rsidRPr="00E87F11">
        <w:rPr>
          <w:rFonts w:ascii="Arial" w:hAnsi="Arial" w:cs="Arial"/>
          <w:bCs/>
        </w:rPr>
        <w:t>.</w:t>
      </w:r>
      <w:bookmarkEnd w:id="48"/>
    </w:p>
    <w:p w14:paraId="3170802F" w14:textId="006D6631" w:rsidR="000A4131" w:rsidRPr="00E87F11" w:rsidRDefault="00CA025A" w:rsidP="000A4131">
      <w:pPr>
        <w:pStyle w:val="PargrafodaLista"/>
        <w:numPr>
          <w:ilvl w:val="2"/>
          <w:numId w:val="2"/>
        </w:numPr>
        <w:ind w:left="0" w:firstLine="0"/>
        <w:rPr>
          <w:rFonts w:ascii="Arial" w:hAnsi="Arial" w:cs="Arial"/>
        </w:rPr>
      </w:pPr>
      <w:r w:rsidRPr="00E87F11">
        <w:rPr>
          <w:rFonts w:ascii="Arial" w:hAnsi="Arial" w:cs="Arial"/>
          <w:bCs/>
          <w:color w:val="000000"/>
        </w:rPr>
        <w:t>Efetuar os pagamentos devidos, conforme as medições realizadas e os serviços efetivamente entregues e atestados</w:t>
      </w:r>
      <w:r w:rsidR="008E7DA0" w:rsidRPr="00E87F11">
        <w:rPr>
          <w:rFonts w:ascii="Arial" w:hAnsi="Arial" w:cs="Arial"/>
          <w:bCs/>
          <w:color w:val="000000"/>
        </w:rPr>
        <w:t xml:space="preserve">, nos </w:t>
      </w:r>
      <w:r w:rsidR="00761A85" w:rsidRPr="00E87F11">
        <w:rPr>
          <w:rFonts w:ascii="Arial" w:hAnsi="Arial" w:cs="Arial"/>
        </w:rPr>
        <w:t>preços e prazos pactuados neste edital.</w:t>
      </w:r>
    </w:p>
    <w:p w14:paraId="136A425D" w14:textId="77777777" w:rsidR="00224032" w:rsidRPr="00E87F11" w:rsidRDefault="000A4131" w:rsidP="00224032">
      <w:pPr>
        <w:pStyle w:val="PargrafodaLista"/>
        <w:numPr>
          <w:ilvl w:val="2"/>
          <w:numId w:val="2"/>
        </w:numPr>
        <w:ind w:left="0" w:firstLine="0"/>
        <w:rPr>
          <w:rFonts w:ascii="Arial" w:hAnsi="Arial" w:cs="Arial"/>
        </w:rPr>
      </w:pPr>
      <w:r w:rsidRPr="00E87F11">
        <w:rPr>
          <w:rFonts w:ascii="Arial" w:hAnsi="Arial" w:cs="Arial"/>
          <w:color w:val="000000"/>
        </w:rPr>
        <w:t xml:space="preserve">Acompanhar e verificar a execução dos serviços conforme as </w:t>
      </w:r>
      <w:r w:rsidR="00A1697E" w:rsidRPr="00E87F11">
        <w:rPr>
          <w:rFonts w:ascii="Arial" w:hAnsi="Arial" w:cs="Arial"/>
          <w:color w:val="000000"/>
        </w:rPr>
        <w:t>Autorizações de fornecimento</w:t>
      </w:r>
      <w:r w:rsidRPr="00E87F11">
        <w:rPr>
          <w:rFonts w:ascii="Arial" w:hAnsi="Arial" w:cs="Arial"/>
          <w:color w:val="000000"/>
        </w:rPr>
        <w:t xml:space="preserve"> emitidas;</w:t>
      </w:r>
    </w:p>
    <w:p w14:paraId="19DC2727" w14:textId="77777777" w:rsidR="00214E49" w:rsidRPr="00E87F11" w:rsidRDefault="00224032" w:rsidP="00214E49">
      <w:pPr>
        <w:pStyle w:val="PargrafodaLista"/>
        <w:numPr>
          <w:ilvl w:val="2"/>
          <w:numId w:val="2"/>
        </w:numPr>
        <w:ind w:left="0" w:firstLine="0"/>
        <w:rPr>
          <w:rFonts w:ascii="Arial" w:hAnsi="Arial" w:cs="Arial"/>
        </w:rPr>
      </w:pPr>
      <w:r w:rsidRPr="00E87F11">
        <w:rPr>
          <w:rFonts w:ascii="Arial" w:hAnsi="Arial" w:cs="Arial"/>
          <w:color w:val="000000"/>
        </w:rPr>
        <w:t>Verificar o cumprimento dos prazos acordados e a qualidade técnica dos serviços prestados;</w:t>
      </w:r>
    </w:p>
    <w:p w14:paraId="2E84E59C" w14:textId="04444D56" w:rsidR="000A4131" w:rsidRPr="00E87F11" w:rsidRDefault="00224032" w:rsidP="00214E49">
      <w:pPr>
        <w:pStyle w:val="PargrafodaLista"/>
        <w:numPr>
          <w:ilvl w:val="2"/>
          <w:numId w:val="2"/>
        </w:numPr>
        <w:ind w:left="0" w:firstLine="0"/>
        <w:rPr>
          <w:rFonts w:ascii="Arial" w:hAnsi="Arial" w:cs="Arial"/>
        </w:rPr>
      </w:pPr>
      <w:r w:rsidRPr="00E87F11">
        <w:rPr>
          <w:rFonts w:ascii="Arial" w:hAnsi="Arial" w:cs="Arial"/>
          <w:color w:val="000000"/>
        </w:rPr>
        <w:t>Manter registro atualizado das medições, entregas e demais informações relevantes para o controle contratual;</w:t>
      </w:r>
    </w:p>
    <w:p w14:paraId="48E7C499" w14:textId="31D84DE9" w:rsidR="0038149E" w:rsidRPr="00E87F11" w:rsidRDefault="00761A85" w:rsidP="003E04CE">
      <w:pPr>
        <w:pStyle w:val="PargrafodaLista"/>
        <w:numPr>
          <w:ilvl w:val="2"/>
          <w:numId w:val="2"/>
        </w:numPr>
        <w:ind w:left="0" w:firstLine="0"/>
        <w:rPr>
          <w:rFonts w:ascii="Arial" w:hAnsi="Arial" w:cs="Arial"/>
        </w:rPr>
      </w:pPr>
      <w:r w:rsidRPr="00E87F11">
        <w:rPr>
          <w:rFonts w:ascii="Arial" w:hAnsi="Arial" w:cs="Arial"/>
        </w:rPr>
        <w:lastRenderedPageBreak/>
        <w:t xml:space="preserve">Proporcionar as condições </w:t>
      </w:r>
      <w:r w:rsidR="00646C5A" w:rsidRPr="00E87F11">
        <w:rPr>
          <w:rFonts w:ascii="Arial" w:hAnsi="Arial" w:cs="Arial"/>
        </w:rPr>
        <w:t xml:space="preserve">e facilidades que lhe couber </w:t>
      </w:r>
      <w:r w:rsidRPr="00E87F11">
        <w:rPr>
          <w:rFonts w:ascii="Arial" w:hAnsi="Arial" w:cs="Arial"/>
        </w:rPr>
        <w:t xml:space="preserve">para que a </w:t>
      </w:r>
      <w:r w:rsidR="00647CA4" w:rsidRPr="00E87F11">
        <w:rPr>
          <w:rFonts w:ascii="Arial" w:hAnsi="Arial" w:cs="Arial"/>
        </w:rPr>
        <w:t>proponente vencedora</w:t>
      </w:r>
      <w:r w:rsidR="001C392E" w:rsidRPr="00E87F11">
        <w:rPr>
          <w:rFonts w:ascii="Arial" w:hAnsi="Arial" w:cs="Arial"/>
        </w:rPr>
        <w:t xml:space="preserve"> possa </w:t>
      </w:r>
      <w:r w:rsidRPr="00E87F11">
        <w:rPr>
          <w:rFonts w:ascii="Arial" w:hAnsi="Arial" w:cs="Arial"/>
        </w:rPr>
        <w:t>cumprir as obrigações pactuadas.</w:t>
      </w:r>
    </w:p>
    <w:p w14:paraId="0497A791" w14:textId="14B86098" w:rsidR="0038149E" w:rsidRPr="00E87F11" w:rsidRDefault="00F61D6B" w:rsidP="003E04CE">
      <w:pPr>
        <w:pStyle w:val="PargrafodaLista"/>
        <w:numPr>
          <w:ilvl w:val="2"/>
          <w:numId w:val="2"/>
        </w:numPr>
        <w:ind w:left="0" w:firstLine="0"/>
        <w:rPr>
          <w:rFonts w:ascii="Arial" w:hAnsi="Arial" w:cs="Arial"/>
        </w:rPr>
      </w:pPr>
      <w:bookmarkStart w:id="49" w:name="_Hlk171066226"/>
      <w:r w:rsidRPr="00E87F11">
        <w:rPr>
          <w:rFonts w:ascii="Arial" w:hAnsi="Arial" w:cs="Arial"/>
        </w:rPr>
        <w:t xml:space="preserve">Comunicar, por escrito à </w:t>
      </w:r>
      <w:r w:rsidR="007F7072" w:rsidRPr="00E87F11">
        <w:rPr>
          <w:rFonts w:ascii="Arial" w:hAnsi="Arial" w:cs="Arial"/>
        </w:rPr>
        <w:t>proponente vencedora</w:t>
      </w:r>
      <w:r w:rsidRPr="00E87F11">
        <w:rPr>
          <w:rFonts w:ascii="Arial" w:hAnsi="Arial" w:cs="Arial"/>
        </w:rPr>
        <w:t xml:space="preserve"> o não-recebimento dos </w:t>
      </w:r>
      <w:r w:rsidR="00554E6B" w:rsidRPr="00E87F11">
        <w:rPr>
          <w:rFonts w:ascii="Arial" w:hAnsi="Arial" w:cs="Arial"/>
        </w:rPr>
        <w:t>serviços</w:t>
      </w:r>
      <w:r w:rsidRPr="00E87F11">
        <w:rPr>
          <w:rFonts w:ascii="Arial" w:hAnsi="Arial" w:cs="Arial"/>
        </w:rPr>
        <w:t>, apontando as razões, quando for o caso, da(s) sua(s) não-adequação(</w:t>
      </w:r>
      <w:proofErr w:type="spellStart"/>
      <w:r w:rsidRPr="00E87F11">
        <w:rPr>
          <w:rFonts w:ascii="Arial" w:hAnsi="Arial" w:cs="Arial"/>
        </w:rPr>
        <w:t>ões</w:t>
      </w:r>
      <w:proofErr w:type="spellEnd"/>
      <w:r w:rsidRPr="00E87F11">
        <w:rPr>
          <w:rFonts w:ascii="Arial" w:hAnsi="Arial" w:cs="Arial"/>
        </w:rPr>
        <w:t>) aos termos contratuais.</w:t>
      </w:r>
    </w:p>
    <w:bookmarkEnd w:id="49"/>
    <w:p w14:paraId="6D953699" w14:textId="77777777" w:rsidR="00FF4D09" w:rsidRPr="00E87F11" w:rsidRDefault="00F61D6B" w:rsidP="00FF4D09">
      <w:pPr>
        <w:pStyle w:val="PargrafodaLista"/>
        <w:numPr>
          <w:ilvl w:val="2"/>
          <w:numId w:val="2"/>
        </w:numPr>
        <w:tabs>
          <w:tab w:val="left" w:pos="567"/>
          <w:tab w:val="left" w:pos="851"/>
        </w:tabs>
        <w:ind w:left="0" w:firstLine="0"/>
        <w:rPr>
          <w:rFonts w:ascii="Arial" w:hAnsi="Arial" w:cs="Arial"/>
          <w:bCs/>
        </w:rPr>
      </w:pPr>
      <w:proofErr w:type="spellStart"/>
      <w:r w:rsidRPr="00E87F11">
        <w:rPr>
          <w:rFonts w:ascii="Arial" w:hAnsi="Arial" w:cs="Arial"/>
          <w:bCs/>
        </w:rPr>
        <w:t>Fornecer</w:t>
      </w:r>
      <w:proofErr w:type="spellEnd"/>
      <w:r w:rsidRPr="00E87F11">
        <w:rPr>
          <w:rFonts w:ascii="Arial" w:hAnsi="Arial" w:cs="Arial"/>
          <w:bCs/>
        </w:rPr>
        <w:t xml:space="preserve">, a qualquer tempo, mediante solicitação </w:t>
      </w:r>
      <w:r w:rsidR="007F7072" w:rsidRPr="00E87F11">
        <w:rPr>
          <w:rFonts w:ascii="Arial" w:hAnsi="Arial" w:cs="Arial"/>
          <w:bCs/>
        </w:rPr>
        <w:t>da</w:t>
      </w:r>
      <w:r w:rsidRPr="00E87F11">
        <w:rPr>
          <w:rFonts w:ascii="Arial" w:hAnsi="Arial" w:cs="Arial"/>
          <w:bCs/>
        </w:rPr>
        <w:t xml:space="preserve"> </w:t>
      </w:r>
      <w:r w:rsidR="007F7072" w:rsidRPr="00E87F11">
        <w:rPr>
          <w:rFonts w:ascii="Arial" w:hAnsi="Arial" w:cs="Arial"/>
          <w:bCs/>
        </w:rPr>
        <w:t>proponente vencedora</w:t>
      </w:r>
      <w:r w:rsidRPr="00E87F11">
        <w:rPr>
          <w:rFonts w:ascii="Arial" w:hAnsi="Arial" w:cs="Arial"/>
          <w:bCs/>
        </w:rPr>
        <w:t>, informações</w:t>
      </w:r>
      <w:r w:rsidR="0057727D" w:rsidRPr="00E87F11">
        <w:rPr>
          <w:rFonts w:ascii="Arial" w:hAnsi="Arial" w:cs="Arial"/>
          <w:bCs/>
        </w:rPr>
        <w:t xml:space="preserve"> e esclarecimentos </w:t>
      </w:r>
      <w:r w:rsidRPr="00E87F11">
        <w:rPr>
          <w:rFonts w:ascii="Arial" w:hAnsi="Arial" w:cs="Arial"/>
          <w:bCs/>
        </w:rPr>
        <w:t>adicionais, dirimir as dúvidas e orientar em todos os casos omisso</w:t>
      </w:r>
      <w:r w:rsidR="008C366F" w:rsidRPr="00E87F11">
        <w:rPr>
          <w:rFonts w:ascii="Arial" w:hAnsi="Arial" w:cs="Arial"/>
          <w:bCs/>
        </w:rPr>
        <w:t>s</w:t>
      </w:r>
      <w:r w:rsidR="00880982" w:rsidRPr="00E87F11">
        <w:rPr>
          <w:rFonts w:ascii="Arial" w:hAnsi="Arial" w:cs="Arial"/>
          <w:bCs/>
        </w:rPr>
        <w:t xml:space="preserve"> </w:t>
      </w:r>
      <w:bookmarkStart w:id="50" w:name="_Hlk171068308"/>
      <w:r w:rsidR="00880982" w:rsidRPr="00E87F11">
        <w:rPr>
          <w:rFonts w:ascii="Arial" w:hAnsi="Arial" w:cs="Arial"/>
          <w:bCs/>
        </w:rPr>
        <w:t>relativos ao objeto pactuado</w:t>
      </w:r>
      <w:r w:rsidR="000104BC" w:rsidRPr="00E87F11">
        <w:rPr>
          <w:rFonts w:ascii="Arial" w:hAnsi="Arial" w:cs="Arial"/>
          <w:bCs/>
        </w:rPr>
        <w:t>.</w:t>
      </w:r>
    </w:p>
    <w:bookmarkEnd w:id="50"/>
    <w:p w14:paraId="2E5245B7" w14:textId="77777777" w:rsidR="00906B04" w:rsidRPr="00E87F11" w:rsidRDefault="0074435E" w:rsidP="003E04CE">
      <w:pPr>
        <w:pStyle w:val="PargrafodaLista"/>
        <w:numPr>
          <w:ilvl w:val="2"/>
          <w:numId w:val="2"/>
        </w:numPr>
        <w:tabs>
          <w:tab w:val="left" w:pos="567"/>
          <w:tab w:val="left" w:pos="851"/>
        </w:tabs>
        <w:ind w:left="0" w:firstLine="0"/>
        <w:rPr>
          <w:rFonts w:ascii="Arial" w:hAnsi="Arial" w:cs="Arial"/>
          <w:bCs/>
        </w:rPr>
      </w:pPr>
      <w:r w:rsidRPr="00E87F11">
        <w:rPr>
          <w:rFonts w:ascii="Arial" w:hAnsi="Arial" w:cs="Arial"/>
          <w:bCs/>
        </w:rPr>
        <w:t>Aplicar sanções administrativas contratuais pertinentes</w:t>
      </w:r>
      <w:r w:rsidR="00E80A35" w:rsidRPr="00E87F11">
        <w:rPr>
          <w:rFonts w:ascii="Arial" w:hAnsi="Arial" w:cs="Arial"/>
          <w:bCs/>
        </w:rPr>
        <w:t xml:space="preserve">, quando necessárias. </w:t>
      </w:r>
    </w:p>
    <w:p w14:paraId="7DEC2935" w14:textId="02E6A7B4" w:rsidR="00043621"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São obrigações da </w:t>
      </w:r>
      <w:r w:rsidR="00285D33" w:rsidRPr="00E87F11">
        <w:rPr>
          <w:rFonts w:ascii="Arial" w:hAnsi="Arial" w:cs="Arial"/>
          <w:b/>
          <w:bCs/>
        </w:rPr>
        <w:t>PROPONENTE VENCEDORA</w:t>
      </w:r>
      <w:r w:rsidRPr="00E87F11">
        <w:rPr>
          <w:rFonts w:ascii="Arial" w:hAnsi="Arial" w:cs="Arial"/>
        </w:rPr>
        <w:t>:</w:t>
      </w:r>
    </w:p>
    <w:p w14:paraId="5D6641A1" w14:textId="77777777" w:rsidR="00D45EE7" w:rsidRPr="00E87F11" w:rsidRDefault="00463E6E" w:rsidP="00D45EE7">
      <w:pPr>
        <w:pStyle w:val="PargrafodaLista"/>
        <w:numPr>
          <w:ilvl w:val="2"/>
          <w:numId w:val="2"/>
        </w:numPr>
        <w:tabs>
          <w:tab w:val="left" w:pos="851"/>
        </w:tabs>
        <w:ind w:left="0" w:firstLine="0"/>
        <w:rPr>
          <w:rFonts w:ascii="Arial" w:hAnsi="Arial" w:cs="Arial"/>
        </w:rPr>
      </w:pPr>
      <w:r w:rsidRPr="00E87F11">
        <w:rPr>
          <w:rFonts w:ascii="Arial" w:hAnsi="Arial" w:cs="Arial"/>
        </w:rPr>
        <w:t>Certificar-se preliminarmente de todas as condições exigidas neste edital e seus anexos, não sendo levada em consideração qualquer argumentação posterior de desconhecimento.</w:t>
      </w:r>
    </w:p>
    <w:p w14:paraId="4C44C7F4" w14:textId="26DFAA47" w:rsidR="00E25651" w:rsidRPr="00E87F11" w:rsidRDefault="00D45EE7" w:rsidP="00D45EE7">
      <w:pPr>
        <w:pStyle w:val="PargrafodaLista"/>
        <w:numPr>
          <w:ilvl w:val="2"/>
          <w:numId w:val="2"/>
        </w:numPr>
        <w:tabs>
          <w:tab w:val="left" w:pos="851"/>
        </w:tabs>
        <w:ind w:left="0" w:firstLine="0"/>
        <w:rPr>
          <w:rFonts w:ascii="Arial" w:hAnsi="Arial" w:cs="Arial"/>
        </w:rPr>
      </w:pPr>
      <w:r w:rsidRPr="00E87F11">
        <w:rPr>
          <w:rFonts w:ascii="Arial" w:hAnsi="Arial" w:cs="Arial"/>
          <w:bCs/>
          <w:color w:val="000000"/>
        </w:rPr>
        <w:t>Executar os serviços conforme especificações técnicas, normas vigentes e escopo definido em cada Ordem de Serviço,</w:t>
      </w:r>
      <w:r w:rsidR="004068E7" w:rsidRPr="00E87F11">
        <w:rPr>
          <w:rFonts w:ascii="Arial" w:hAnsi="Arial" w:cs="Arial"/>
        </w:rPr>
        <w:t xml:space="preserve"> </w:t>
      </w:r>
      <w:r w:rsidR="00E25651" w:rsidRPr="00E87F11">
        <w:rPr>
          <w:rFonts w:ascii="Arial" w:hAnsi="Arial" w:cs="Arial"/>
        </w:rPr>
        <w:t xml:space="preserve">cumprindo o prazo estabelecido neste edital e responsabilizar-se pela quantidade e qualidade </w:t>
      </w:r>
      <w:r w:rsidRPr="00E87F11">
        <w:rPr>
          <w:rFonts w:ascii="Arial" w:hAnsi="Arial" w:cs="Arial"/>
        </w:rPr>
        <w:t>dos serviços prestados</w:t>
      </w:r>
      <w:r w:rsidR="00E25651" w:rsidRPr="00E87F11">
        <w:rPr>
          <w:rFonts w:ascii="Arial" w:hAnsi="Arial" w:cs="Arial"/>
        </w:rPr>
        <w:t>;</w:t>
      </w:r>
    </w:p>
    <w:p w14:paraId="69D18089" w14:textId="14ADD145" w:rsidR="00E30048" w:rsidRPr="00E87F11" w:rsidRDefault="00D50A78" w:rsidP="003E04CE">
      <w:pPr>
        <w:pStyle w:val="PargrafodaLista"/>
        <w:numPr>
          <w:ilvl w:val="2"/>
          <w:numId w:val="2"/>
        </w:numPr>
        <w:ind w:left="0" w:firstLine="0"/>
        <w:rPr>
          <w:rFonts w:ascii="Arial" w:hAnsi="Arial" w:cs="Arial"/>
        </w:rPr>
      </w:pPr>
      <w:r w:rsidRPr="00E87F11">
        <w:rPr>
          <w:rFonts w:ascii="Arial" w:hAnsi="Arial" w:cs="Arial"/>
        </w:rPr>
        <w:t>Notificar o CONTRATANTE, por escrito, todas as ocorrências que porventura possam prejudicar ou embaraçar o perfeito fornecimento</w:t>
      </w:r>
      <w:r w:rsidR="00BC23DE" w:rsidRPr="00E87F11">
        <w:rPr>
          <w:rFonts w:ascii="Arial" w:hAnsi="Arial" w:cs="Arial"/>
        </w:rPr>
        <w:t>/prestação</w:t>
      </w:r>
      <w:r w:rsidRPr="00E87F11">
        <w:rPr>
          <w:rFonts w:ascii="Arial" w:hAnsi="Arial" w:cs="Arial"/>
        </w:rPr>
        <w:t xml:space="preserve"> do</w:t>
      </w:r>
      <w:r w:rsidR="009D7F1B" w:rsidRPr="00E87F11">
        <w:rPr>
          <w:rFonts w:ascii="Arial" w:hAnsi="Arial" w:cs="Arial"/>
        </w:rPr>
        <w:t>s</w:t>
      </w:r>
      <w:r w:rsidRPr="00E87F11">
        <w:rPr>
          <w:rFonts w:ascii="Arial" w:hAnsi="Arial" w:cs="Arial"/>
        </w:rPr>
        <w:t xml:space="preserve"> </w:t>
      </w:r>
      <w:r w:rsidR="00BC23DE" w:rsidRPr="00E87F11">
        <w:rPr>
          <w:rFonts w:ascii="Arial" w:hAnsi="Arial" w:cs="Arial"/>
        </w:rPr>
        <w:t>serviços</w:t>
      </w:r>
      <w:r w:rsidRPr="00E87F11">
        <w:rPr>
          <w:rFonts w:ascii="Arial" w:hAnsi="Arial" w:cs="Arial"/>
        </w:rPr>
        <w:t>.</w:t>
      </w:r>
    </w:p>
    <w:p w14:paraId="4FED9EB7" w14:textId="77777777" w:rsidR="00AD36B3" w:rsidRPr="00E87F11" w:rsidRDefault="00D50A78" w:rsidP="00AD36B3">
      <w:pPr>
        <w:pStyle w:val="PargrafodaLista"/>
        <w:numPr>
          <w:ilvl w:val="2"/>
          <w:numId w:val="2"/>
        </w:numPr>
        <w:ind w:left="0" w:firstLine="0"/>
        <w:rPr>
          <w:rFonts w:ascii="Arial" w:hAnsi="Arial" w:cs="Arial"/>
        </w:rPr>
      </w:pPr>
      <w:r w:rsidRPr="00E87F11">
        <w:rPr>
          <w:rFonts w:ascii="Arial" w:hAnsi="Arial" w:cs="Arial"/>
          <w:bCs/>
        </w:rPr>
        <w:t>Comunicar, imediatamente e por escrito, à</w:t>
      </w:r>
      <w:r w:rsidR="0059662F" w:rsidRPr="00E87F11">
        <w:rPr>
          <w:rFonts w:ascii="Arial" w:hAnsi="Arial" w:cs="Arial"/>
        </w:rPr>
        <w:t xml:space="preserve"> </w:t>
      </w:r>
      <w:r w:rsidR="0079704E" w:rsidRPr="00E87F11">
        <w:rPr>
          <w:rFonts w:ascii="Arial" w:hAnsi="Arial" w:cs="Arial"/>
        </w:rPr>
        <w:t xml:space="preserve">administração municipal </w:t>
      </w:r>
      <w:r w:rsidRPr="00E87F11">
        <w:rPr>
          <w:rFonts w:ascii="Arial" w:hAnsi="Arial" w:cs="Arial"/>
          <w:bCs/>
        </w:rPr>
        <w:t xml:space="preserve">qualquer anormalidade verificada, inclusive de ordem funcional, para que sejam adotadas as providências de regularização necessárias, bem como, qualquer fato que possa implicar no atraso da entrega/fornecimento </w:t>
      </w:r>
      <w:r w:rsidR="00BD502A" w:rsidRPr="00E87F11">
        <w:rPr>
          <w:rFonts w:ascii="Arial" w:hAnsi="Arial" w:cs="Arial"/>
          <w:bCs/>
        </w:rPr>
        <w:t>dos serviços</w:t>
      </w:r>
      <w:r w:rsidRPr="00E87F11">
        <w:rPr>
          <w:rFonts w:ascii="Arial" w:hAnsi="Arial" w:cs="Arial"/>
          <w:bCs/>
        </w:rPr>
        <w:t>, ou anormalidade que venha interferir na entrega/fornecimento quando solicitado.</w:t>
      </w:r>
    </w:p>
    <w:p w14:paraId="1874930D" w14:textId="77777777" w:rsidR="007A2713" w:rsidRPr="00E87F11" w:rsidRDefault="00AD36B3" w:rsidP="007A2713">
      <w:pPr>
        <w:pStyle w:val="PargrafodaLista"/>
        <w:numPr>
          <w:ilvl w:val="2"/>
          <w:numId w:val="2"/>
        </w:numPr>
        <w:ind w:left="0" w:firstLine="0"/>
        <w:rPr>
          <w:rFonts w:ascii="Arial" w:hAnsi="Arial" w:cs="Arial"/>
        </w:rPr>
      </w:pPr>
      <w:proofErr w:type="spellStart"/>
      <w:r w:rsidRPr="00E87F11">
        <w:rPr>
          <w:rFonts w:ascii="Arial" w:hAnsi="Arial" w:cs="Arial"/>
          <w:bCs/>
          <w:color w:val="000000"/>
        </w:rPr>
        <w:t>Fornecer</w:t>
      </w:r>
      <w:proofErr w:type="spellEnd"/>
      <w:r w:rsidRPr="00E87F11">
        <w:rPr>
          <w:rFonts w:ascii="Arial" w:hAnsi="Arial" w:cs="Arial"/>
          <w:bCs/>
          <w:color w:val="000000"/>
        </w:rPr>
        <w:t xml:space="preserve"> todo o material, mão de obra e equipamentos necessários para a execução dos serviços;</w:t>
      </w:r>
    </w:p>
    <w:p w14:paraId="034DCE02" w14:textId="7965014E" w:rsidR="0045305B" w:rsidRPr="00E87F11" w:rsidRDefault="007A2713" w:rsidP="007A2713">
      <w:pPr>
        <w:pStyle w:val="PargrafodaLista"/>
        <w:numPr>
          <w:ilvl w:val="2"/>
          <w:numId w:val="2"/>
        </w:numPr>
        <w:ind w:left="0" w:firstLine="0"/>
        <w:rPr>
          <w:rFonts w:ascii="Arial" w:hAnsi="Arial" w:cs="Arial"/>
        </w:rPr>
      </w:pPr>
      <w:r w:rsidRPr="00E87F11">
        <w:rPr>
          <w:rFonts w:ascii="Arial" w:hAnsi="Arial" w:cs="Arial"/>
          <w:bCs/>
          <w:color w:val="000000"/>
        </w:rPr>
        <w:t>Executar corretamente os serviços, conforme normas técnicas vigentes, e entrega</w:t>
      </w:r>
      <w:r w:rsidR="00577DC4" w:rsidRPr="00E87F11">
        <w:rPr>
          <w:rFonts w:ascii="Arial" w:hAnsi="Arial" w:cs="Arial"/>
          <w:bCs/>
          <w:color w:val="000000"/>
        </w:rPr>
        <w:t>r</w:t>
      </w:r>
      <w:r w:rsidRPr="00E87F11">
        <w:rPr>
          <w:rFonts w:ascii="Arial" w:hAnsi="Arial" w:cs="Arial"/>
          <w:bCs/>
          <w:color w:val="000000"/>
        </w:rPr>
        <w:t xml:space="preserve"> os produtos técnicos resultantes, acompanhados de ART ou RRT</w:t>
      </w:r>
      <w:r w:rsidR="001868FA" w:rsidRPr="00E87F11">
        <w:rPr>
          <w:rFonts w:ascii="Arial" w:hAnsi="Arial" w:cs="Arial"/>
          <w:bCs/>
          <w:color w:val="000000"/>
        </w:rPr>
        <w:t xml:space="preserve"> quando aplicáveis, </w:t>
      </w:r>
      <w:r w:rsidR="005D44C7" w:rsidRPr="00E87F11">
        <w:rPr>
          <w:rFonts w:ascii="Arial" w:hAnsi="Arial" w:cs="Arial"/>
          <w:bCs/>
          <w:color w:val="000000"/>
        </w:rPr>
        <w:t>assinada por profissional habilitado</w:t>
      </w:r>
      <w:r w:rsidR="00E22AE9" w:rsidRPr="00E87F11">
        <w:rPr>
          <w:rFonts w:ascii="Arial" w:hAnsi="Arial" w:cs="Arial"/>
          <w:bCs/>
          <w:color w:val="000000"/>
        </w:rPr>
        <w:t>;</w:t>
      </w:r>
    </w:p>
    <w:p w14:paraId="6477D895" w14:textId="77777777" w:rsidR="00517C86" w:rsidRPr="00E87F11" w:rsidRDefault="0045305B" w:rsidP="00517C86">
      <w:pPr>
        <w:pStyle w:val="PargrafodaLista"/>
        <w:numPr>
          <w:ilvl w:val="2"/>
          <w:numId w:val="2"/>
        </w:numPr>
        <w:ind w:left="0" w:firstLine="0"/>
        <w:rPr>
          <w:rFonts w:ascii="Arial" w:hAnsi="Arial" w:cs="Arial"/>
        </w:rPr>
      </w:pPr>
      <w:r w:rsidRPr="00E87F11">
        <w:rPr>
          <w:rFonts w:ascii="Arial" w:hAnsi="Arial" w:cs="Arial"/>
          <w:bCs/>
          <w:color w:val="000000"/>
        </w:rPr>
        <w:t>Cumprir os prazos estabelecidos nas Ordens de Serviço;</w:t>
      </w:r>
    </w:p>
    <w:p w14:paraId="2D705C64" w14:textId="0762CED4" w:rsidR="00AD36B3" w:rsidRPr="00E87F11" w:rsidRDefault="00517C86" w:rsidP="007A39E5">
      <w:pPr>
        <w:pStyle w:val="PargrafodaLista"/>
        <w:numPr>
          <w:ilvl w:val="2"/>
          <w:numId w:val="2"/>
        </w:numPr>
        <w:ind w:left="0" w:firstLine="0"/>
        <w:rPr>
          <w:rFonts w:ascii="Arial" w:hAnsi="Arial" w:cs="Arial"/>
        </w:rPr>
      </w:pPr>
      <w:r w:rsidRPr="00E87F11">
        <w:rPr>
          <w:rFonts w:ascii="Arial" w:hAnsi="Arial" w:cs="Arial"/>
          <w:bCs/>
          <w:color w:val="000000"/>
        </w:rPr>
        <w:t>Entregar relatórios, croquis, memoriais descritivos e demais documentos técnicos completos e revisados;</w:t>
      </w:r>
    </w:p>
    <w:p w14:paraId="43230ADF" w14:textId="40FF37D9" w:rsidR="00D10BF3" w:rsidRPr="00E87F11" w:rsidRDefault="00991E5C" w:rsidP="003E04CE">
      <w:pPr>
        <w:pStyle w:val="PargrafodaLista"/>
        <w:numPr>
          <w:ilvl w:val="2"/>
          <w:numId w:val="2"/>
        </w:numPr>
        <w:tabs>
          <w:tab w:val="left" w:pos="851"/>
        </w:tabs>
        <w:ind w:left="0" w:firstLine="0"/>
        <w:rPr>
          <w:rFonts w:ascii="Arial" w:hAnsi="Arial" w:cs="Arial"/>
        </w:rPr>
      </w:pPr>
      <w:r w:rsidRPr="00E87F11">
        <w:rPr>
          <w:rFonts w:ascii="Arial" w:hAnsi="Arial" w:cs="Arial"/>
        </w:rPr>
        <w:t xml:space="preserve">Prestar todos os esclarecimentos que forem solicitados pelo contratante, durante o </w:t>
      </w:r>
      <w:r w:rsidR="007A39E5" w:rsidRPr="00E87F11">
        <w:rPr>
          <w:rFonts w:ascii="Arial" w:hAnsi="Arial" w:cs="Arial"/>
        </w:rPr>
        <w:t xml:space="preserve">a </w:t>
      </w:r>
      <w:r w:rsidR="003C622C" w:rsidRPr="00E87F11">
        <w:rPr>
          <w:rFonts w:ascii="Arial" w:hAnsi="Arial" w:cs="Arial"/>
        </w:rPr>
        <w:t>execução</w:t>
      </w:r>
      <w:r w:rsidR="007A39E5" w:rsidRPr="00E87F11">
        <w:rPr>
          <w:rFonts w:ascii="Arial" w:hAnsi="Arial" w:cs="Arial"/>
        </w:rPr>
        <w:t xml:space="preserve"> dos serviços</w:t>
      </w:r>
      <w:r w:rsidR="00413E4A" w:rsidRPr="00E87F11">
        <w:rPr>
          <w:rFonts w:ascii="Arial" w:hAnsi="Arial" w:cs="Arial"/>
        </w:rPr>
        <w:t>.</w:t>
      </w:r>
    </w:p>
    <w:p w14:paraId="380725AB" w14:textId="77777777" w:rsidR="00641CF2" w:rsidRPr="00E87F11" w:rsidRDefault="008A391A" w:rsidP="003E04CE">
      <w:pPr>
        <w:pStyle w:val="PargrafodaLista"/>
        <w:numPr>
          <w:ilvl w:val="2"/>
          <w:numId w:val="2"/>
        </w:numPr>
        <w:tabs>
          <w:tab w:val="left" w:pos="851"/>
        </w:tabs>
        <w:ind w:left="0" w:firstLine="0"/>
        <w:rPr>
          <w:rFonts w:ascii="Arial" w:hAnsi="Arial" w:cs="Arial"/>
        </w:rPr>
      </w:pPr>
      <w:r w:rsidRPr="00E87F11">
        <w:rPr>
          <w:rFonts w:ascii="Arial" w:hAnsi="Arial" w:cs="Arial"/>
        </w:rPr>
        <w:t>Considerar que a qualidade e a quantidade são pré-requisitos para o recebimento do item/produto solicitado.</w:t>
      </w:r>
    </w:p>
    <w:p w14:paraId="574CE8FE" w14:textId="77777777" w:rsidR="00D50A78" w:rsidRPr="00E87F11" w:rsidRDefault="00D50A78" w:rsidP="003E04CE">
      <w:pPr>
        <w:pStyle w:val="PargrafodaLista"/>
        <w:numPr>
          <w:ilvl w:val="2"/>
          <w:numId w:val="2"/>
        </w:numPr>
        <w:tabs>
          <w:tab w:val="left" w:pos="851"/>
        </w:tabs>
        <w:ind w:left="0" w:firstLine="0"/>
        <w:rPr>
          <w:rFonts w:ascii="Arial" w:hAnsi="Arial" w:cs="Arial"/>
        </w:rPr>
      </w:pPr>
      <w:r w:rsidRPr="00E87F11">
        <w:rPr>
          <w:rFonts w:ascii="Arial" w:hAnsi="Arial" w:cs="Arial"/>
        </w:rPr>
        <w:t>Em nenhuma hipótese, veicular publicidade ou qualquer outra informação acerca do fornecimento a ser contratado, sem prévia autorização do CONTRATANTE.</w:t>
      </w:r>
    </w:p>
    <w:p w14:paraId="2DE9A6E7" w14:textId="35A0B896" w:rsidR="00C56298" w:rsidRPr="00E87F11" w:rsidRDefault="00D50A78" w:rsidP="00C56298">
      <w:pPr>
        <w:pStyle w:val="PargrafodaLista"/>
        <w:numPr>
          <w:ilvl w:val="2"/>
          <w:numId w:val="2"/>
        </w:numPr>
        <w:tabs>
          <w:tab w:val="left" w:pos="851"/>
        </w:tabs>
        <w:ind w:left="0" w:firstLine="0"/>
        <w:rPr>
          <w:rFonts w:ascii="Arial" w:hAnsi="Arial" w:cs="Arial"/>
        </w:rPr>
      </w:pPr>
      <w:r w:rsidRPr="00E87F11">
        <w:rPr>
          <w:rFonts w:ascii="Arial" w:hAnsi="Arial" w:cs="Arial"/>
        </w:rPr>
        <w:t>- Manter, durante a execução contratual, em compatibilidade com as obrigações assumidas, todas as condições de qualificação e habilitação exigidas na licitação</w:t>
      </w:r>
      <w:r w:rsidR="00B365A7" w:rsidRPr="00E87F11">
        <w:rPr>
          <w:rFonts w:ascii="Arial" w:hAnsi="Arial" w:cs="Arial"/>
          <w:bCs/>
        </w:rPr>
        <w:t xml:space="preserve"> </w:t>
      </w:r>
      <w:bookmarkStart w:id="51" w:name="_Hlk169597760"/>
      <w:r w:rsidR="00B365A7" w:rsidRPr="00E87F11">
        <w:rPr>
          <w:rFonts w:ascii="Arial" w:hAnsi="Arial" w:cs="Arial"/>
          <w:bCs/>
        </w:rPr>
        <w:t xml:space="preserve">informando o contratante </w:t>
      </w:r>
      <w:r w:rsidR="00D83472" w:rsidRPr="00E87F11">
        <w:rPr>
          <w:rFonts w:ascii="Arial" w:hAnsi="Arial" w:cs="Arial"/>
          <w:bCs/>
        </w:rPr>
        <w:t>a</w:t>
      </w:r>
      <w:r w:rsidR="00B365A7" w:rsidRPr="00E87F11">
        <w:rPr>
          <w:rFonts w:ascii="Arial" w:hAnsi="Arial" w:cs="Arial"/>
          <w:bCs/>
        </w:rPr>
        <w:t xml:space="preserve"> ocorrência de qualquer alteração nas referidas condições.</w:t>
      </w:r>
      <w:bookmarkEnd w:id="51"/>
    </w:p>
    <w:p w14:paraId="22C879C2" w14:textId="39394CDA" w:rsidR="00C56298" w:rsidRPr="00E87F11" w:rsidRDefault="00C56298" w:rsidP="00C56298">
      <w:pPr>
        <w:pStyle w:val="PargrafodaLista"/>
        <w:numPr>
          <w:ilvl w:val="2"/>
          <w:numId w:val="2"/>
        </w:numPr>
        <w:tabs>
          <w:tab w:val="left" w:pos="851"/>
        </w:tabs>
        <w:ind w:left="0" w:firstLine="0"/>
        <w:rPr>
          <w:rFonts w:ascii="Arial" w:hAnsi="Arial" w:cs="Arial"/>
        </w:rPr>
      </w:pPr>
      <w:r w:rsidRPr="00E87F11">
        <w:rPr>
          <w:rFonts w:ascii="Arial" w:hAnsi="Arial" w:cs="Arial"/>
          <w:bCs/>
          <w:color w:val="000000"/>
        </w:rPr>
        <w:t xml:space="preserve">Manter equipe técnica habilitada e disponível para atendimento das demandas durante a vigência </w:t>
      </w:r>
      <w:r w:rsidR="004E15D3" w:rsidRPr="00E87F11">
        <w:rPr>
          <w:rFonts w:ascii="Arial" w:hAnsi="Arial" w:cs="Arial"/>
          <w:bCs/>
          <w:color w:val="000000"/>
        </w:rPr>
        <w:t>da ata de registro de preços</w:t>
      </w:r>
      <w:r w:rsidRPr="00E87F11">
        <w:rPr>
          <w:rFonts w:ascii="Arial" w:hAnsi="Arial" w:cs="Arial"/>
          <w:bCs/>
          <w:color w:val="000000"/>
        </w:rPr>
        <w:t>;</w:t>
      </w:r>
    </w:p>
    <w:p w14:paraId="12033C84" w14:textId="3439F3EB" w:rsidR="002F35DA" w:rsidRPr="00E87F11" w:rsidRDefault="00D50A78" w:rsidP="003E04CE">
      <w:pPr>
        <w:numPr>
          <w:ilvl w:val="2"/>
          <w:numId w:val="2"/>
        </w:numPr>
        <w:autoSpaceDE/>
        <w:autoSpaceDN/>
        <w:ind w:left="0" w:firstLine="0"/>
        <w:jc w:val="both"/>
        <w:rPr>
          <w:rFonts w:ascii="Arial" w:hAnsi="Arial" w:cs="Arial"/>
        </w:rPr>
      </w:pPr>
      <w:r w:rsidRPr="00E87F11">
        <w:rPr>
          <w:rFonts w:ascii="Arial" w:hAnsi="Arial" w:cs="Arial"/>
        </w:rPr>
        <w:t xml:space="preserve">- </w:t>
      </w:r>
      <w:r w:rsidR="00A226CB" w:rsidRPr="00E87F11">
        <w:rPr>
          <w:rFonts w:ascii="Arial" w:hAnsi="Arial" w:cs="Arial"/>
          <w:bCs/>
        </w:rPr>
        <w:t xml:space="preserve">Responsabilizar-se </w:t>
      </w:r>
      <w:r w:rsidR="00F86E31" w:rsidRPr="00E87F11">
        <w:rPr>
          <w:rFonts w:ascii="Arial" w:hAnsi="Arial" w:cs="Arial"/>
          <w:bCs/>
        </w:rPr>
        <w:t xml:space="preserve">exclusivamente </w:t>
      </w:r>
      <w:r w:rsidR="00A226CB" w:rsidRPr="00E87F11">
        <w:rPr>
          <w:rFonts w:ascii="Arial" w:hAnsi="Arial" w:cs="Arial"/>
          <w:bCs/>
        </w:rPr>
        <w:t xml:space="preserve">por todas as despesas </w:t>
      </w:r>
      <w:r w:rsidR="00FF6F6C" w:rsidRPr="00E87F11">
        <w:rPr>
          <w:rFonts w:ascii="Arial" w:hAnsi="Arial" w:cs="Arial"/>
          <w:bCs/>
        </w:rPr>
        <w:t xml:space="preserve">diretas e indiretas relativas </w:t>
      </w:r>
      <w:proofErr w:type="gramStart"/>
      <w:r w:rsidR="006227DF" w:rsidRPr="00E87F11">
        <w:rPr>
          <w:rFonts w:ascii="Arial" w:hAnsi="Arial" w:cs="Arial"/>
          <w:bCs/>
        </w:rPr>
        <w:t>a</w:t>
      </w:r>
      <w:proofErr w:type="gramEnd"/>
      <w:r w:rsidR="006227DF" w:rsidRPr="00E87F11">
        <w:rPr>
          <w:rFonts w:ascii="Arial" w:hAnsi="Arial" w:cs="Arial"/>
          <w:bCs/>
        </w:rPr>
        <w:t xml:space="preserve"> prestação dos serviços</w:t>
      </w:r>
      <w:r w:rsidR="00AD0BD1" w:rsidRPr="00E87F11">
        <w:rPr>
          <w:rFonts w:ascii="Arial" w:hAnsi="Arial" w:cs="Arial"/>
          <w:bCs/>
        </w:rPr>
        <w:t>,</w:t>
      </w:r>
      <w:r w:rsidR="00FF6F6C" w:rsidRPr="00E87F11">
        <w:rPr>
          <w:rFonts w:ascii="Arial" w:hAnsi="Arial" w:cs="Arial"/>
          <w:bCs/>
        </w:rPr>
        <w:t xml:space="preserve"> tais como:</w:t>
      </w:r>
      <w:r w:rsidR="00A226CB" w:rsidRPr="00E87F11">
        <w:rPr>
          <w:rFonts w:ascii="Arial" w:hAnsi="Arial" w:cs="Arial"/>
          <w:bCs/>
        </w:rPr>
        <w:t xml:space="preserve"> seguros</w:t>
      </w:r>
      <w:r w:rsidR="00B84131" w:rsidRPr="00E87F11">
        <w:rPr>
          <w:rFonts w:ascii="Arial" w:hAnsi="Arial" w:cs="Arial"/>
          <w:bCs/>
        </w:rPr>
        <w:t>,</w:t>
      </w:r>
      <w:r w:rsidR="00BB1A37" w:rsidRPr="00E87F11">
        <w:rPr>
          <w:rFonts w:ascii="Arial" w:hAnsi="Arial" w:cs="Arial"/>
          <w:bCs/>
        </w:rPr>
        <w:t xml:space="preserve"> </w:t>
      </w:r>
      <w:r w:rsidR="00A226CB" w:rsidRPr="00E87F11">
        <w:rPr>
          <w:rFonts w:ascii="Arial" w:hAnsi="Arial" w:cs="Arial"/>
          <w:bCs/>
        </w:rPr>
        <w:t>tributos, encargos trabalhistas</w:t>
      </w:r>
      <w:r w:rsidR="002065B5" w:rsidRPr="00E87F11">
        <w:rPr>
          <w:rFonts w:ascii="Arial" w:hAnsi="Arial" w:cs="Arial"/>
          <w:bCs/>
        </w:rPr>
        <w:t>,</w:t>
      </w:r>
      <w:r w:rsidR="00A226CB" w:rsidRPr="00E87F11">
        <w:rPr>
          <w:rFonts w:ascii="Arial" w:hAnsi="Arial" w:cs="Arial"/>
          <w:bCs/>
        </w:rPr>
        <w:t xml:space="preserve"> previdenciários, </w:t>
      </w:r>
      <w:r w:rsidR="00A226CB" w:rsidRPr="00E87F11">
        <w:rPr>
          <w:rFonts w:ascii="Arial" w:hAnsi="Arial" w:cs="Arial"/>
        </w:rPr>
        <w:t>fiscais, comerciais e de responsabilidade civil</w:t>
      </w:r>
      <w:r w:rsidR="00EB5BF5" w:rsidRPr="00E87F11">
        <w:rPr>
          <w:rFonts w:ascii="Arial" w:hAnsi="Arial" w:cs="Arial"/>
        </w:rPr>
        <w:t xml:space="preserve">, </w:t>
      </w:r>
      <w:bookmarkStart w:id="52" w:name="_Hlk190166826"/>
      <w:r w:rsidR="00072A34" w:rsidRPr="00E87F11">
        <w:rPr>
          <w:rFonts w:ascii="Arial" w:hAnsi="Arial" w:cs="Arial"/>
        </w:rPr>
        <w:t xml:space="preserve">alimentação, estadia, </w:t>
      </w:r>
      <w:r w:rsidR="00EB5BF5" w:rsidRPr="00E87F11">
        <w:rPr>
          <w:rFonts w:ascii="Arial" w:hAnsi="Arial" w:cs="Arial"/>
        </w:rPr>
        <w:t>bem como</w:t>
      </w:r>
      <w:r w:rsidR="00E8026E" w:rsidRPr="00E87F11">
        <w:rPr>
          <w:rFonts w:ascii="Arial" w:hAnsi="Arial" w:cs="Arial"/>
        </w:rPr>
        <w:t xml:space="preserve"> outras despesas que incidam ou venham incidir </w:t>
      </w:r>
      <w:bookmarkEnd w:id="52"/>
      <w:r w:rsidR="00E8026E" w:rsidRPr="00E87F11">
        <w:rPr>
          <w:rFonts w:ascii="Arial" w:hAnsi="Arial" w:cs="Arial"/>
        </w:rPr>
        <w:t>no fornecimento</w:t>
      </w:r>
      <w:r w:rsidR="00806212" w:rsidRPr="00E87F11">
        <w:rPr>
          <w:rFonts w:ascii="Arial" w:hAnsi="Arial" w:cs="Arial"/>
        </w:rPr>
        <w:t xml:space="preserve">/ prestação dos serviços </w:t>
      </w:r>
      <w:r w:rsidR="00257E4B" w:rsidRPr="00E87F11">
        <w:rPr>
          <w:rFonts w:ascii="Arial" w:hAnsi="Arial" w:cs="Arial"/>
        </w:rPr>
        <w:t>deste edital</w:t>
      </w:r>
      <w:r w:rsidR="002065B5" w:rsidRPr="00E87F11">
        <w:rPr>
          <w:rFonts w:ascii="Arial" w:hAnsi="Arial" w:cs="Arial"/>
        </w:rPr>
        <w:t>,</w:t>
      </w:r>
      <w:r w:rsidR="00257E4B" w:rsidRPr="00E87F11">
        <w:rPr>
          <w:rFonts w:ascii="Arial" w:hAnsi="Arial" w:cs="Arial"/>
        </w:rPr>
        <w:t xml:space="preserve"> </w:t>
      </w:r>
      <w:r w:rsidR="00195E39" w:rsidRPr="00E87F11">
        <w:rPr>
          <w:rFonts w:ascii="Arial" w:hAnsi="Arial" w:cs="Arial"/>
          <w:bCs/>
        </w:rPr>
        <w:t>sem custo posterior</w:t>
      </w:r>
      <w:r w:rsidR="002065B5" w:rsidRPr="00E87F11">
        <w:rPr>
          <w:rFonts w:ascii="Arial" w:hAnsi="Arial" w:cs="Arial"/>
          <w:bCs/>
        </w:rPr>
        <w:t xml:space="preserve"> ao município de Vera Cruz do Oeste</w:t>
      </w:r>
      <w:r w:rsidR="005B4FCF" w:rsidRPr="00E87F11">
        <w:rPr>
          <w:rFonts w:ascii="Arial" w:hAnsi="Arial" w:cs="Arial"/>
        </w:rPr>
        <w:t>;</w:t>
      </w:r>
    </w:p>
    <w:p w14:paraId="28108E09" w14:textId="6489629B" w:rsidR="002F35DA" w:rsidRPr="00E87F11" w:rsidRDefault="002F35DA" w:rsidP="003E04CE">
      <w:pPr>
        <w:numPr>
          <w:ilvl w:val="2"/>
          <w:numId w:val="2"/>
        </w:numPr>
        <w:autoSpaceDE/>
        <w:autoSpaceDN/>
        <w:ind w:left="0" w:firstLine="0"/>
        <w:jc w:val="both"/>
        <w:rPr>
          <w:rFonts w:ascii="Arial" w:hAnsi="Arial" w:cs="Arial"/>
        </w:rPr>
      </w:pPr>
      <w:r w:rsidRPr="00E87F11">
        <w:rPr>
          <w:rFonts w:ascii="Arial" w:hAnsi="Arial" w:cs="Arial"/>
        </w:rPr>
        <w:t>Não transferir a terceiros, por qualquer forma, nem mesmo parcialmente, as obrigações assumidas, nem subcontratar qualquer das prestações a que está obrigada;</w:t>
      </w:r>
    </w:p>
    <w:p w14:paraId="2CC47D7D" w14:textId="77777777" w:rsidR="00C56298" w:rsidRPr="00E87F11" w:rsidRDefault="00D53527" w:rsidP="00C56298">
      <w:pPr>
        <w:pStyle w:val="PargrafodaLista"/>
        <w:numPr>
          <w:ilvl w:val="2"/>
          <w:numId w:val="2"/>
        </w:numPr>
        <w:tabs>
          <w:tab w:val="left" w:pos="851"/>
        </w:tabs>
        <w:ind w:left="0" w:firstLine="0"/>
        <w:rPr>
          <w:rFonts w:ascii="Arial" w:hAnsi="Arial" w:cs="Arial"/>
        </w:rPr>
      </w:pPr>
      <w:r w:rsidRPr="00E87F11">
        <w:rPr>
          <w:rFonts w:ascii="Arial" w:hAnsi="Arial" w:cs="Arial"/>
          <w:bCs/>
        </w:rPr>
        <w:t xml:space="preserve">Responder por danos e avarias que venham a ser causadas </w:t>
      </w:r>
      <w:r w:rsidR="00C2262A" w:rsidRPr="00E87F11">
        <w:rPr>
          <w:rFonts w:ascii="Arial" w:hAnsi="Arial" w:cs="Arial"/>
          <w:bCs/>
        </w:rPr>
        <w:t xml:space="preserve">ao contratante ou a terceiros </w:t>
      </w:r>
      <w:r w:rsidRPr="00E87F11">
        <w:rPr>
          <w:rFonts w:ascii="Arial" w:hAnsi="Arial" w:cs="Arial"/>
          <w:bCs/>
        </w:rPr>
        <w:t>por seus empregados ou preposto, desde que fique comprovada sua culpa ou dolo, não excluindo ou reduzindo sua responsabilidade</w:t>
      </w:r>
      <w:r w:rsidR="000F3437" w:rsidRPr="00E87F11">
        <w:rPr>
          <w:rFonts w:ascii="Arial" w:hAnsi="Arial" w:cs="Arial"/>
          <w:bCs/>
        </w:rPr>
        <w:t>,</w:t>
      </w:r>
      <w:r w:rsidRPr="00E87F11">
        <w:rPr>
          <w:rFonts w:ascii="Arial" w:hAnsi="Arial" w:cs="Arial"/>
          <w:bCs/>
        </w:rPr>
        <w:t xml:space="preserve"> a fiscalização ou o acompanhamento realizado pelo Contratante, de acordo com a lei nº 14.133/2021. </w:t>
      </w:r>
      <w:bookmarkStart w:id="53" w:name="_Hlk198538360"/>
    </w:p>
    <w:p w14:paraId="4C3B8CBF" w14:textId="77777777" w:rsidR="001C74AE" w:rsidRPr="00E87F11" w:rsidRDefault="00595B6C" w:rsidP="001C74AE">
      <w:pPr>
        <w:pStyle w:val="PargrafodaLista"/>
        <w:numPr>
          <w:ilvl w:val="2"/>
          <w:numId w:val="2"/>
        </w:numPr>
        <w:tabs>
          <w:tab w:val="left" w:pos="851"/>
        </w:tabs>
        <w:ind w:left="0" w:firstLine="0"/>
        <w:rPr>
          <w:rFonts w:ascii="Arial" w:hAnsi="Arial" w:cs="Arial"/>
        </w:rPr>
      </w:pPr>
      <w:r w:rsidRPr="00E87F11">
        <w:rPr>
          <w:rFonts w:ascii="Arial" w:hAnsi="Arial" w:cs="Arial"/>
        </w:rPr>
        <w:lastRenderedPageBreak/>
        <w:t xml:space="preserve">Cumprir todas as normas ambientais vigentes, </w:t>
      </w:r>
      <w:r w:rsidR="00C56298" w:rsidRPr="00E87F11">
        <w:rPr>
          <w:rFonts w:ascii="Arial" w:hAnsi="Arial" w:cs="Arial"/>
          <w:bCs/>
          <w:color w:val="000000"/>
        </w:rPr>
        <w:t>garantindo a mitigação de eventuais impactos ambientais;</w:t>
      </w:r>
    </w:p>
    <w:bookmarkEnd w:id="53"/>
    <w:p w14:paraId="7B133DEF" w14:textId="77777777" w:rsidR="00B618A5" w:rsidRPr="00E87F11" w:rsidRDefault="00D53527" w:rsidP="003E04CE">
      <w:pPr>
        <w:pStyle w:val="PargrafodaLista"/>
        <w:numPr>
          <w:ilvl w:val="2"/>
          <w:numId w:val="2"/>
        </w:numPr>
        <w:tabs>
          <w:tab w:val="left" w:pos="851"/>
        </w:tabs>
        <w:ind w:left="0" w:firstLine="0"/>
        <w:rPr>
          <w:rFonts w:ascii="Arial" w:hAnsi="Arial" w:cs="Arial"/>
        </w:rPr>
      </w:pPr>
      <w:r w:rsidRPr="00E87F11">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E87F11" w:rsidRDefault="00D53527" w:rsidP="003E04CE">
      <w:pPr>
        <w:pStyle w:val="PargrafodaLista"/>
        <w:numPr>
          <w:ilvl w:val="2"/>
          <w:numId w:val="2"/>
        </w:numPr>
        <w:tabs>
          <w:tab w:val="left" w:pos="851"/>
        </w:tabs>
        <w:ind w:left="0" w:firstLine="0"/>
        <w:rPr>
          <w:rFonts w:ascii="Arial" w:hAnsi="Arial" w:cs="Arial"/>
        </w:rPr>
      </w:pPr>
      <w:r w:rsidRPr="00E87F11">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E87F11" w:rsidRDefault="00F05A2D" w:rsidP="003E04CE">
      <w:pPr>
        <w:pStyle w:val="PargrafodaLista"/>
        <w:numPr>
          <w:ilvl w:val="2"/>
          <w:numId w:val="2"/>
        </w:numPr>
        <w:tabs>
          <w:tab w:val="left" w:pos="851"/>
        </w:tabs>
        <w:ind w:left="0" w:firstLine="0"/>
        <w:rPr>
          <w:rFonts w:ascii="Arial" w:hAnsi="Arial" w:cs="Arial"/>
        </w:rPr>
      </w:pPr>
      <w:r w:rsidRPr="00E87F11">
        <w:rPr>
          <w:rFonts w:ascii="Arial" w:hAnsi="Arial" w:cs="Arial"/>
        </w:rPr>
        <w:t>Não manter em seu quadro de pessoal, menores de idade, em horário noturno de trabalho ou em serviços perigosos ou insalubres, não manter, ainda, em qualquer trabalho, menores de 16 (</w:t>
      </w:r>
      <w:r w:rsidRPr="00E87F11">
        <w:rPr>
          <w:rFonts w:ascii="Arial" w:hAnsi="Arial" w:cs="Arial"/>
          <w:color w:val="000000"/>
        </w:rPr>
        <w:t>dezesseis) anos, salvo na condição de aprendiz, a partir de 14 (quatorze) anos.</w:t>
      </w:r>
    </w:p>
    <w:p w14:paraId="57E8DAAE" w14:textId="38D03462" w:rsidR="00624236" w:rsidRPr="00E87F11" w:rsidRDefault="001C74AE" w:rsidP="00A301C9">
      <w:pPr>
        <w:pStyle w:val="PargrafodaLista"/>
        <w:numPr>
          <w:ilvl w:val="2"/>
          <w:numId w:val="2"/>
        </w:numPr>
        <w:tabs>
          <w:tab w:val="left" w:pos="851"/>
        </w:tabs>
        <w:ind w:left="0" w:firstLine="0"/>
        <w:rPr>
          <w:rFonts w:ascii="Arial" w:hAnsi="Arial" w:cs="Arial"/>
        </w:rPr>
      </w:pPr>
      <w:bookmarkStart w:id="54" w:name="_Hlk198538462"/>
      <w:r w:rsidRPr="00E87F11">
        <w:rPr>
          <w:rFonts w:ascii="Arial" w:hAnsi="Arial" w:cs="Arial"/>
          <w:bCs/>
          <w:color w:val="000000"/>
        </w:rPr>
        <w:t xml:space="preserve">Atender </w:t>
      </w:r>
      <w:r w:rsidRPr="00E87F11">
        <w:rPr>
          <w:rFonts w:ascii="Arial" w:hAnsi="Arial" w:cs="Arial"/>
        </w:rPr>
        <w:t>prontamente e</w:t>
      </w:r>
      <w:r w:rsidRPr="00E87F11">
        <w:rPr>
          <w:rFonts w:ascii="Arial" w:hAnsi="Arial" w:cs="Arial"/>
          <w:bCs/>
          <w:color w:val="000000"/>
        </w:rPr>
        <w:t>ventuais solicitações de esclarecimentos ou complementações feitas pela fiscalização do contrato</w:t>
      </w:r>
      <w:r w:rsidR="00A301C9" w:rsidRPr="00E87F11">
        <w:rPr>
          <w:rFonts w:ascii="Arial" w:hAnsi="Arial" w:cs="Arial"/>
          <w:bCs/>
          <w:color w:val="000000"/>
        </w:rPr>
        <w:t xml:space="preserve"> e </w:t>
      </w:r>
      <w:r w:rsidR="00DC2DDF" w:rsidRPr="00E87F11">
        <w:rPr>
          <w:rFonts w:ascii="Arial" w:hAnsi="Arial" w:cs="Arial"/>
        </w:rPr>
        <w:t xml:space="preserve">quaisquer exigências da Administração, inerentes ao objeto da licitação, bem como providenciar </w:t>
      </w:r>
      <w:r w:rsidR="004A35AA" w:rsidRPr="00E87F11">
        <w:rPr>
          <w:rFonts w:ascii="Arial" w:hAnsi="Arial" w:cs="Arial"/>
        </w:rPr>
        <w:t xml:space="preserve">correção de deficiências, falhas ou irregularidades constatadas pela CONTRATANTE, referentes às condições firmadas neste </w:t>
      </w:r>
      <w:r w:rsidR="00BE1CE9" w:rsidRPr="00E87F11">
        <w:rPr>
          <w:rFonts w:ascii="Arial" w:hAnsi="Arial" w:cs="Arial"/>
        </w:rPr>
        <w:t>edital</w:t>
      </w:r>
      <w:r w:rsidR="004A35AA" w:rsidRPr="00E87F11">
        <w:rPr>
          <w:rFonts w:ascii="Arial" w:hAnsi="Arial" w:cs="Arial"/>
        </w:rPr>
        <w:t>;</w:t>
      </w:r>
    </w:p>
    <w:bookmarkEnd w:id="54"/>
    <w:p w14:paraId="10351FB4" w14:textId="77777777" w:rsidR="00962405" w:rsidRPr="00E87F11" w:rsidRDefault="00624236" w:rsidP="00962405">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Substituir, reparar ou corrigir, às suas expensas</w:t>
      </w:r>
      <w:r w:rsidR="00962405" w:rsidRPr="00E87F11">
        <w:rPr>
          <w:rFonts w:ascii="Arial" w:hAnsi="Arial" w:cs="Arial"/>
        </w:rPr>
        <w:t>,</w:t>
      </w:r>
      <w:r w:rsidR="00AE58F0" w:rsidRPr="00E87F11">
        <w:rPr>
          <w:rFonts w:ascii="Arial" w:hAnsi="Arial" w:cs="Arial"/>
        </w:rPr>
        <w:t xml:space="preserve"> os serviços</w:t>
      </w:r>
      <w:r w:rsidR="00C003C3" w:rsidRPr="00E87F11">
        <w:rPr>
          <w:rFonts w:ascii="Arial" w:hAnsi="Arial" w:cs="Arial"/>
        </w:rPr>
        <w:t xml:space="preserve"> que não atenda</w:t>
      </w:r>
      <w:r w:rsidR="00E2128D" w:rsidRPr="00E87F11">
        <w:rPr>
          <w:rFonts w:ascii="Arial" w:hAnsi="Arial" w:cs="Arial"/>
        </w:rPr>
        <w:t>m</w:t>
      </w:r>
      <w:r w:rsidR="00C003C3" w:rsidRPr="00E87F11">
        <w:rPr>
          <w:rFonts w:ascii="Arial" w:hAnsi="Arial" w:cs="Arial"/>
        </w:rPr>
        <w:t xml:space="preserve"> às especificações </w:t>
      </w:r>
      <w:r w:rsidR="004D679E" w:rsidRPr="00E87F11">
        <w:rPr>
          <w:rFonts w:ascii="Arial" w:hAnsi="Arial" w:cs="Arial"/>
        </w:rPr>
        <w:t>estabelecidas no termo de refer</w:t>
      </w:r>
      <w:r w:rsidR="00A1545B" w:rsidRPr="00E87F11">
        <w:rPr>
          <w:rFonts w:ascii="Arial" w:hAnsi="Arial" w:cs="Arial"/>
        </w:rPr>
        <w:t>ê</w:t>
      </w:r>
      <w:r w:rsidR="004D679E" w:rsidRPr="00E87F11">
        <w:rPr>
          <w:rFonts w:ascii="Arial" w:hAnsi="Arial" w:cs="Arial"/>
        </w:rPr>
        <w:t>ncia, na ata de registro de preços e na proposta</w:t>
      </w:r>
      <w:r w:rsidR="00087C9D" w:rsidRPr="00E87F11">
        <w:rPr>
          <w:rFonts w:ascii="Arial" w:hAnsi="Arial" w:cs="Arial"/>
        </w:rPr>
        <w:t xml:space="preserve">, bem como </w:t>
      </w:r>
      <w:r w:rsidR="00A66F31" w:rsidRPr="00E87F11">
        <w:rPr>
          <w:rFonts w:ascii="Arial" w:hAnsi="Arial" w:cs="Arial"/>
        </w:rPr>
        <w:t xml:space="preserve">os </w:t>
      </w:r>
      <w:r w:rsidR="00087C9D" w:rsidRPr="00E87F11">
        <w:rPr>
          <w:rFonts w:ascii="Arial" w:hAnsi="Arial" w:cs="Arial"/>
        </w:rPr>
        <w:t xml:space="preserve">que apresentarem </w:t>
      </w:r>
      <w:r w:rsidR="00A66F31" w:rsidRPr="00E87F11">
        <w:rPr>
          <w:rFonts w:ascii="Arial" w:hAnsi="Arial" w:cs="Arial"/>
        </w:rPr>
        <w:t xml:space="preserve">avarias ou defeitos; </w:t>
      </w:r>
      <w:bookmarkStart w:id="55" w:name="_Hlk198538567"/>
    </w:p>
    <w:p w14:paraId="70C42B09" w14:textId="58A797F3" w:rsidR="00962405" w:rsidRPr="00E87F11" w:rsidRDefault="00345128" w:rsidP="00962405">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color w:val="000000"/>
        </w:rPr>
        <w:t xml:space="preserve">Manter </w:t>
      </w:r>
      <w:r w:rsidR="00962405" w:rsidRPr="00E87F11">
        <w:rPr>
          <w:rFonts w:ascii="Arial" w:hAnsi="Arial" w:cs="Arial"/>
          <w:color w:val="000000"/>
        </w:rPr>
        <w:t>comunicação constante com a equipe de fiscalização</w:t>
      </w:r>
      <w:r w:rsidR="00305644" w:rsidRPr="00E87F11">
        <w:rPr>
          <w:rFonts w:ascii="Arial" w:hAnsi="Arial" w:cs="Arial"/>
          <w:color w:val="000000"/>
        </w:rPr>
        <w:t xml:space="preserve"> e setor de engenharia</w:t>
      </w:r>
      <w:r w:rsidR="00962405" w:rsidRPr="00E87F11">
        <w:rPr>
          <w:rFonts w:ascii="Arial" w:hAnsi="Arial" w:cs="Arial"/>
          <w:color w:val="000000"/>
        </w:rPr>
        <w:t>, informando o andamento das atividades, eventuais dificuldades e a conclusão dos serviços, de forma a possibilitar o monitoramento efetivo pela Administração.</w:t>
      </w:r>
    </w:p>
    <w:p w14:paraId="3CD19D34" w14:textId="77777777" w:rsidR="00770551" w:rsidRPr="00E87F11" w:rsidRDefault="00FC591B" w:rsidP="00770551">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Cumprir integralmente todas as disposições contidas n</w:t>
      </w:r>
      <w:r w:rsidR="009C4DCE" w:rsidRPr="00E87F11">
        <w:rPr>
          <w:rFonts w:ascii="Arial" w:hAnsi="Arial" w:cs="Arial"/>
        </w:rPr>
        <w:t>o</w:t>
      </w:r>
      <w:r w:rsidRPr="00E87F11">
        <w:rPr>
          <w:rFonts w:ascii="Arial" w:hAnsi="Arial" w:cs="Arial"/>
        </w:rPr>
        <w:t xml:space="preserve"> Termo de Referência</w:t>
      </w:r>
      <w:r w:rsidR="00B460EA" w:rsidRPr="00E87F11">
        <w:rPr>
          <w:rFonts w:ascii="Arial" w:hAnsi="Arial" w:cs="Arial"/>
        </w:rPr>
        <w:t>,</w:t>
      </w:r>
      <w:r w:rsidR="009C4DCE" w:rsidRPr="00E87F11">
        <w:rPr>
          <w:rFonts w:ascii="Arial" w:hAnsi="Arial" w:cs="Arial"/>
        </w:rPr>
        <w:t xml:space="preserve"> neste edital</w:t>
      </w:r>
      <w:r w:rsidR="00B460EA" w:rsidRPr="00E87F11">
        <w:rPr>
          <w:rFonts w:ascii="Arial" w:hAnsi="Arial" w:cs="Arial"/>
        </w:rPr>
        <w:t xml:space="preserve"> e na ata de registro de preços </w:t>
      </w:r>
      <w:r w:rsidRPr="00E87F11">
        <w:rPr>
          <w:rFonts w:ascii="Arial" w:hAnsi="Arial" w:cs="Arial"/>
        </w:rPr>
        <w:t>bem como demais exigências contratuais e legais aplicáveis;</w:t>
      </w:r>
    </w:p>
    <w:p w14:paraId="57E0EC62" w14:textId="3A673129" w:rsidR="007B3F61" w:rsidRPr="00E87F11" w:rsidRDefault="00641EC5" w:rsidP="007B3F61">
      <w:pPr>
        <w:numPr>
          <w:ilvl w:val="2"/>
          <w:numId w:val="2"/>
        </w:numPr>
        <w:tabs>
          <w:tab w:val="left" w:pos="0"/>
          <w:tab w:val="left" w:pos="851"/>
        </w:tabs>
        <w:autoSpaceDE/>
        <w:autoSpaceDN/>
        <w:ind w:left="0" w:firstLine="0"/>
        <w:jc w:val="both"/>
        <w:rPr>
          <w:rFonts w:ascii="Arial" w:hAnsi="Arial" w:cs="Arial"/>
        </w:rPr>
      </w:pPr>
      <w:r w:rsidRPr="00E87F11">
        <w:rPr>
          <w:rFonts w:ascii="Arial" w:hAnsi="Arial" w:cs="Arial"/>
        </w:rPr>
        <w:t xml:space="preserve">Assumir </w:t>
      </w:r>
      <w:r w:rsidR="00770551" w:rsidRPr="00E87F11">
        <w:rPr>
          <w:rFonts w:ascii="Arial" w:hAnsi="Arial" w:cs="Arial"/>
        </w:rPr>
        <w:t>integral responsabilidade pelos danos que causar ao contratante e a terceiros, por si ou seus sucessores e representantes, na execução do objeto do presente edital, isentando o Município de Vera Cruz do Oeste de qualquer reclamação que possa surgir em decorrência dos mesmos.</w:t>
      </w:r>
    </w:p>
    <w:bookmarkEnd w:id="55"/>
    <w:p w14:paraId="4710809C" w14:textId="77777777" w:rsidR="006554C9" w:rsidRPr="00E87F11" w:rsidRDefault="006554C9" w:rsidP="006554C9">
      <w:pPr>
        <w:tabs>
          <w:tab w:val="left" w:pos="0"/>
          <w:tab w:val="left" w:pos="851"/>
        </w:tabs>
        <w:autoSpaceDE/>
        <w:autoSpaceDN/>
        <w:jc w:val="both"/>
        <w:rPr>
          <w:rFonts w:ascii="Arial" w:hAnsi="Arial" w:cs="Arial"/>
        </w:rPr>
      </w:pPr>
    </w:p>
    <w:p w14:paraId="6D367EA3" w14:textId="438FFBF9" w:rsidR="002854E8" w:rsidRPr="00E87F11" w:rsidRDefault="002854E8" w:rsidP="003E04CE">
      <w:pPr>
        <w:pStyle w:val="PargrafodaLista"/>
        <w:numPr>
          <w:ilvl w:val="0"/>
          <w:numId w:val="2"/>
        </w:numPr>
        <w:tabs>
          <w:tab w:val="left" w:pos="426"/>
        </w:tabs>
        <w:ind w:left="0" w:firstLine="0"/>
        <w:rPr>
          <w:rFonts w:ascii="Arial" w:hAnsi="Arial" w:cs="Arial"/>
          <w:b/>
          <w:bCs/>
        </w:rPr>
      </w:pPr>
      <w:bookmarkStart w:id="56" w:name="_Hlk159594692"/>
      <w:r w:rsidRPr="00E87F11">
        <w:rPr>
          <w:rFonts w:ascii="Arial" w:hAnsi="Arial" w:cs="Arial"/>
          <w:b/>
          <w:bCs/>
        </w:rPr>
        <w:t>– DA SUBCONTRATAÇÃO</w:t>
      </w:r>
    </w:p>
    <w:p w14:paraId="0F348249" w14:textId="77777777" w:rsidR="008D4446" w:rsidRPr="00E87F11" w:rsidRDefault="00EC7F47" w:rsidP="003E04CE">
      <w:pPr>
        <w:pStyle w:val="PargrafodaLista"/>
        <w:numPr>
          <w:ilvl w:val="1"/>
          <w:numId w:val="2"/>
        </w:numPr>
        <w:tabs>
          <w:tab w:val="left" w:pos="426"/>
        </w:tabs>
        <w:ind w:left="0" w:firstLine="0"/>
        <w:rPr>
          <w:rFonts w:ascii="Arial" w:hAnsi="Arial" w:cs="Arial"/>
          <w:color w:val="000000"/>
        </w:rPr>
      </w:pPr>
      <w:r w:rsidRPr="00E87F11">
        <w:rPr>
          <w:rFonts w:ascii="Arial" w:hAnsi="Arial" w:cs="Arial"/>
          <w:b/>
          <w:bCs/>
        </w:rPr>
        <w:t>–</w:t>
      </w:r>
      <w:r w:rsidR="00CA2841" w:rsidRPr="00E87F11">
        <w:rPr>
          <w:rFonts w:ascii="Arial" w:hAnsi="Arial" w:cs="Arial"/>
          <w:b/>
          <w:bCs/>
        </w:rPr>
        <w:t xml:space="preserve"> </w:t>
      </w:r>
      <w:r w:rsidRPr="00E87F11">
        <w:rPr>
          <w:rFonts w:ascii="Arial" w:hAnsi="Arial" w:cs="Arial"/>
        </w:rPr>
        <w:t>Conforme</w:t>
      </w:r>
      <w:r w:rsidR="00A97B7F" w:rsidRPr="00E87F11">
        <w:rPr>
          <w:rFonts w:ascii="Arial" w:hAnsi="Arial" w:cs="Arial"/>
        </w:rPr>
        <w:t xml:space="preserve"> art. 122 da Lei 14.133/2021, </w:t>
      </w:r>
      <w:r w:rsidR="00A97B7F" w:rsidRPr="00E87F11">
        <w:rPr>
          <w:rFonts w:ascii="Arial" w:hAnsi="Arial" w:cs="Arial"/>
          <w:color w:val="000000"/>
        </w:rPr>
        <w:t>§ 3º é vedad</w:t>
      </w:r>
      <w:r w:rsidR="00BC244B" w:rsidRPr="00E87F11">
        <w:rPr>
          <w:rFonts w:ascii="Arial" w:hAnsi="Arial" w:cs="Arial"/>
          <w:color w:val="000000"/>
        </w:rPr>
        <w:t>o ao contratado</w:t>
      </w:r>
      <w:r w:rsidR="00A97B7F" w:rsidRPr="00E87F11">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E87F11">
        <w:rPr>
          <w:rFonts w:ascii="Arial" w:hAnsi="Arial" w:cs="Arial"/>
          <w:color w:val="000000"/>
        </w:rPr>
        <w:t>.</w:t>
      </w:r>
      <w:bookmarkEnd w:id="56"/>
    </w:p>
    <w:p w14:paraId="23819CD7" w14:textId="757E73FC" w:rsidR="002854E8" w:rsidRPr="00E87F11" w:rsidRDefault="008D4446" w:rsidP="003E04CE">
      <w:pPr>
        <w:pStyle w:val="PargrafodaLista"/>
        <w:numPr>
          <w:ilvl w:val="1"/>
          <w:numId w:val="2"/>
        </w:numPr>
        <w:tabs>
          <w:tab w:val="left" w:pos="426"/>
        </w:tabs>
        <w:ind w:left="0" w:firstLine="0"/>
        <w:rPr>
          <w:rFonts w:ascii="Arial" w:hAnsi="Arial" w:cs="Arial"/>
          <w:color w:val="000000"/>
        </w:rPr>
      </w:pPr>
      <w:r w:rsidRPr="00E87F11">
        <w:rPr>
          <w:rFonts w:ascii="Arial" w:hAnsi="Arial" w:cs="Arial"/>
          <w:sz w:val="21"/>
          <w:szCs w:val="21"/>
        </w:rPr>
        <w:t>De acordo com o art. 150 do Decreto Municipal n° 6.602/2023, neste processo licitatório, não será permitido nenhuma forma de subcontratação.</w:t>
      </w:r>
    </w:p>
    <w:p w14:paraId="6DF440B9" w14:textId="77777777" w:rsidR="008D4446" w:rsidRPr="00E87F11" w:rsidRDefault="008D4446" w:rsidP="003A135A">
      <w:pPr>
        <w:pStyle w:val="PargrafodaLista"/>
        <w:tabs>
          <w:tab w:val="left" w:pos="426"/>
        </w:tabs>
        <w:ind w:left="0"/>
        <w:rPr>
          <w:rFonts w:ascii="Arial" w:hAnsi="Arial" w:cs="Arial"/>
          <w:b/>
          <w:bCs/>
        </w:rPr>
      </w:pPr>
    </w:p>
    <w:p w14:paraId="76768AB1" w14:textId="77777777" w:rsidR="003E5715" w:rsidRPr="00E87F11" w:rsidRDefault="003E5715" w:rsidP="003E04CE">
      <w:pPr>
        <w:pStyle w:val="PargrafodaLista"/>
        <w:numPr>
          <w:ilvl w:val="0"/>
          <w:numId w:val="2"/>
        </w:numPr>
        <w:tabs>
          <w:tab w:val="left" w:pos="426"/>
        </w:tabs>
        <w:ind w:left="0" w:firstLine="0"/>
        <w:rPr>
          <w:rFonts w:ascii="Arial" w:hAnsi="Arial" w:cs="Arial"/>
          <w:b/>
          <w:bCs/>
        </w:rPr>
      </w:pPr>
      <w:r w:rsidRPr="00E87F11">
        <w:rPr>
          <w:rFonts w:ascii="Arial" w:hAnsi="Arial" w:cs="Arial"/>
          <w:b/>
          <w:bCs/>
        </w:rPr>
        <w:t>DAS SANÇÕES ADMINISTRATIVAS</w:t>
      </w:r>
    </w:p>
    <w:p w14:paraId="7ADD1F3C" w14:textId="77777777" w:rsidR="009705C8"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 xml:space="preserve">Serão aplicadas ao responsável pelas infrações administrativas previstas </w:t>
      </w:r>
      <w:r w:rsidRPr="00E87F11">
        <w:rPr>
          <w:rFonts w:ascii="Arial" w:hAnsi="Arial" w:cs="Arial"/>
        </w:rPr>
        <w:t>na Lei nº 14.133/21, nas seguintes situações, dentre outras:</w:t>
      </w:r>
    </w:p>
    <w:p w14:paraId="0608F12E" w14:textId="02C78DEA" w:rsidR="009705C8" w:rsidRPr="00E87F11" w:rsidRDefault="009705C8" w:rsidP="003E04CE">
      <w:pPr>
        <w:pStyle w:val="PargrafodaLista"/>
        <w:numPr>
          <w:ilvl w:val="1"/>
          <w:numId w:val="2"/>
        </w:numPr>
        <w:ind w:left="0" w:firstLine="0"/>
        <w:rPr>
          <w:rFonts w:ascii="Arial" w:hAnsi="Arial" w:cs="Arial"/>
        </w:rPr>
      </w:pPr>
      <w:r w:rsidRPr="00E87F11">
        <w:rPr>
          <w:rFonts w:ascii="Arial" w:hAnsi="Arial" w:cs="Arial"/>
          <w:b/>
        </w:rPr>
        <w:t>– Aplicação de multa:</w:t>
      </w:r>
    </w:p>
    <w:p w14:paraId="543D040F"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A multa poderá ser aplicada em conjunto com todas as demais sanções, e </w:t>
      </w:r>
      <w:r w:rsidRPr="00E87F11">
        <w:rPr>
          <w:rFonts w:ascii="Arial" w:hAnsi="Arial" w:cs="Arial"/>
          <w:color w:val="000000"/>
        </w:rPr>
        <w:t>não poderá ser inferior a 0,5% (cinco décimos por cento) nem superior a 30% (trinta por cento) do valor do contrato licitado.</w:t>
      </w:r>
    </w:p>
    <w:p w14:paraId="43D1984E"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advertência acrescida de multa:</w:t>
      </w:r>
    </w:p>
    <w:p w14:paraId="5ACCAE8B"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Dar causa à inexecução parcial do contrato, quando não ser justificar a imposição de penalidade mais grave;</w:t>
      </w:r>
    </w:p>
    <w:p w14:paraId="7950EBE6"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impedimento de licitar e contratar, acrescida de multa:</w:t>
      </w:r>
    </w:p>
    <w:p w14:paraId="3076DBDA" w14:textId="77777777" w:rsidR="003E5715" w:rsidRPr="00E87F11" w:rsidRDefault="003E5715" w:rsidP="003E04CE">
      <w:pPr>
        <w:pStyle w:val="PargrafodaLista"/>
        <w:numPr>
          <w:ilvl w:val="2"/>
          <w:numId w:val="2"/>
        </w:numPr>
        <w:tabs>
          <w:tab w:val="left" w:pos="851"/>
        </w:tabs>
        <w:ind w:left="0" w:firstLine="0"/>
        <w:rPr>
          <w:rFonts w:ascii="Arial" w:hAnsi="Arial" w:cs="Arial"/>
        </w:rPr>
      </w:pPr>
      <w:r w:rsidRPr="00E87F11">
        <w:rPr>
          <w:rFonts w:ascii="Arial" w:hAnsi="Arial" w:cs="Arial"/>
        </w:rPr>
        <w:t xml:space="preserve">– </w:t>
      </w:r>
      <w:r w:rsidRPr="00E87F11">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lastRenderedPageBreak/>
        <w:t>- Dar causa à inexecução parcial do contrato que cause grave dano à Administração, ao funcionamento dos serviços públicos ou ao interesse coletivo;</w:t>
      </w:r>
    </w:p>
    <w:p w14:paraId="6F2565A1"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dar causa à inexecução total do contrato;</w:t>
      </w:r>
    </w:p>
    <w:p w14:paraId="08B8B512"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Deixar de entregar a documentação exigida para o certame;</w:t>
      </w:r>
    </w:p>
    <w:p w14:paraId="31073674"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Não manter a proposta, salvo em decorrência de fato superveniente devidamente justificado;</w:t>
      </w:r>
    </w:p>
    <w:p w14:paraId="7CC0BB7B"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E87F11" w:rsidRDefault="003E5715" w:rsidP="003E04CE">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E87F11">
        <w:rPr>
          <w:rFonts w:ascii="Arial" w:hAnsi="Arial" w:cs="Arial"/>
          <w:color w:val="000000"/>
          <w:sz w:val="22"/>
          <w:szCs w:val="22"/>
        </w:rPr>
        <w:t>- Ensejar o retardamento da execução ou da entrega do objeto da licitação sem motivo justificado;</w:t>
      </w:r>
    </w:p>
    <w:p w14:paraId="6180A885" w14:textId="77777777" w:rsidR="003E5715" w:rsidRPr="00E87F11" w:rsidRDefault="003E5715" w:rsidP="003E04CE">
      <w:pPr>
        <w:pStyle w:val="PargrafodaLista"/>
        <w:numPr>
          <w:ilvl w:val="1"/>
          <w:numId w:val="2"/>
        </w:numPr>
        <w:ind w:left="0" w:firstLine="0"/>
        <w:rPr>
          <w:rFonts w:ascii="Arial" w:hAnsi="Arial" w:cs="Arial"/>
          <w:b/>
          <w:bCs/>
        </w:rPr>
      </w:pPr>
      <w:r w:rsidRPr="00E87F11">
        <w:rPr>
          <w:rFonts w:ascii="Arial" w:hAnsi="Arial" w:cs="Arial"/>
          <w:b/>
          <w:bCs/>
        </w:rPr>
        <w:t>- Aplicação de declaração de inidoneidade, acrescida de multa:</w:t>
      </w:r>
    </w:p>
    <w:p w14:paraId="1FCDF2D9" w14:textId="77777777" w:rsidR="003E5715" w:rsidRPr="00E87F11" w:rsidRDefault="003E5715" w:rsidP="003E04CE">
      <w:pPr>
        <w:pStyle w:val="PargrafodaLista"/>
        <w:numPr>
          <w:ilvl w:val="2"/>
          <w:numId w:val="2"/>
        </w:numPr>
        <w:ind w:left="0" w:firstLine="0"/>
        <w:rPr>
          <w:rFonts w:ascii="Arial" w:hAnsi="Arial" w:cs="Arial"/>
        </w:rPr>
      </w:pPr>
      <w:r w:rsidRPr="00E87F11">
        <w:rPr>
          <w:rFonts w:ascii="Arial" w:hAnsi="Arial" w:cs="Arial"/>
        </w:rPr>
        <w:t xml:space="preserve">– </w:t>
      </w:r>
      <w:r w:rsidRPr="00E87F11">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Dar causa à inexecução total do contrato;</w:t>
      </w:r>
    </w:p>
    <w:p w14:paraId="27CE9A44"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Deixar de entregar a documentação exigida para o certame;</w:t>
      </w:r>
    </w:p>
    <w:p w14:paraId="3C00DB3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Não manter a proposta, salvo em decorrência de fato superveniente devidamente justificado;</w:t>
      </w:r>
    </w:p>
    <w:p w14:paraId="07E60BB9"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Ensejar o retardamento da execução ou da entrega do objeto da licitação sem motivo justificado;</w:t>
      </w:r>
      <w:bookmarkStart w:id="57" w:name="art155viii"/>
      <w:bookmarkEnd w:id="57"/>
    </w:p>
    <w:p w14:paraId="36685816"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Fraudar a licitação ou praticar ato fraudulento na execução do contrato;</w:t>
      </w:r>
      <w:bookmarkStart w:id="59" w:name="art155x"/>
      <w:bookmarkEnd w:id="59"/>
    </w:p>
    <w:p w14:paraId="3B738853" w14:textId="77777777" w:rsidR="003E5715" w:rsidRPr="00E87F11" w:rsidRDefault="003E5715" w:rsidP="003E04CE">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Comportar-se de modo inidôneo ou cometer fraude de qualquer natureza;</w:t>
      </w:r>
      <w:bookmarkStart w:id="60" w:name="art155xi"/>
      <w:bookmarkEnd w:id="60"/>
    </w:p>
    <w:p w14:paraId="5A419D16" w14:textId="77777777" w:rsidR="003E5715" w:rsidRPr="00E87F11" w:rsidRDefault="003E5715" w:rsidP="003E04CE">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Praticar atos ilícitos com vistas a frustrar os objetivos da licitação;</w:t>
      </w:r>
      <w:bookmarkStart w:id="61" w:name="art155xii"/>
      <w:bookmarkEnd w:id="61"/>
    </w:p>
    <w:p w14:paraId="22343308" w14:textId="77777777" w:rsidR="003E5715" w:rsidRPr="00E87F11" w:rsidRDefault="003E5715" w:rsidP="003E04CE">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E87F11">
        <w:rPr>
          <w:rFonts w:ascii="Arial" w:hAnsi="Arial" w:cs="Arial"/>
          <w:color w:val="000000"/>
          <w:sz w:val="22"/>
          <w:szCs w:val="22"/>
        </w:rPr>
        <w:t>- Praticar ato lesivo previsto no </w:t>
      </w:r>
      <w:hyperlink r:id="rId20" w:anchor="art5" w:history="1">
        <w:r w:rsidRPr="00E87F11">
          <w:rPr>
            <w:rStyle w:val="Hyperlink"/>
            <w:rFonts w:ascii="Arial" w:eastAsiaTheme="majorEastAsia" w:hAnsi="Arial" w:cs="Arial"/>
            <w:sz w:val="22"/>
            <w:szCs w:val="22"/>
          </w:rPr>
          <w:t>art. 5º da Lei nº 12.846, de 1º de agosto de 2013.</w:t>
        </w:r>
      </w:hyperlink>
    </w:p>
    <w:p w14:paraId="47966BCF"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E87F11" w:rsidRDefault="003E5715" w:rsidP="003E04CE">
      <w:pPr>
        <w:pStyle w:val="PargrafodaLista"/>
        <w:numPr>
          <w:ilvl w:val="1"/>
          <w:numId w:val="2"/>
        </w:numPr>
        <w:ind w:left="0" w:firstLine="0"/>
        <w:rPr>
          <w:rFonts w:ascii="Arial" w:hAnsi="Arial" w:cs="Arial"/>
        </w:rPr>
      </w:pPr>
      <w:r w:rsidRPr="00E87F11">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E87F11" w:rsidRDefault="00761A85" w:rsidP="00644C38">
      <w:pPr>
        <w:jc w:val="both"/>
        <w:rPr>
          <w:rFonts w:ascii="Arial" w:hAnsi="Arial" w:cs="Arial"/>
        </w:rPr>
      </w:pPr>
      <w:r w:rsidRPr="00E87F11">
        <w:rPr>
          <w:rFonts w:ascii="Arial" w:hAnsi="Arial" w:cs="Arial"/>
        </w:rPr>
        <w:t> </w:t>
      </w:r>
    </w:p>
    <w:p w14:paraId="712B0555" w14:textId="259DEC79" w:rsidR="00043621"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 </w:t>
      </w:r>
      <w:r w:rsidR="00AA2B0B" w:rsidRPr="00E87F11">
        <w:rPr>
          <w:rFonts w:ascii="Arial" w:hAnsi="Arial" w:cs="Arial"/>
          <w:b/>
          <w:bCs/>
        </w:rPr>
        <w:t xml:space="preserve">EXTINÇÃO </w:t>
      </w:r>
      <w:r w:rsidRPr="00E87F11">
        <w:rPr>
          <w:rFonts w:ascii="Arial" w:hAnsi="Arial" w:cs="Arial"/>
          <w:b/>
          <w:bCs/>
        </w:rPr>
        <w:t>CONTRATUAL</w:t>
      </w:r>
    </w:p>
    <w:p w14:paraId="00740D85" w14:textId="58F89218" w:rsidR="00644C38"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xml:space="preserve">- O contrato poderá ser </w:t>
      </w:r>
      <w:r w:rsidR="00AA2B0B" w:rsidRPr="00E87F11">
        <w:rPr>
          <w:rFonts w:ascii="Arial" w:hAnsi="Arial" w:cs="Arial"/>
        </w:rPr>
        <w:t xml:space="preserve">extinto </w:t>
      </w:r>
      <w:r w:rsidRPr="00E87F11">
        <w:rPr>
          <w:rFonts w:ascii="Arial" w:hAnsi="Arial" w:cs="Arial"/>
        </w:rPr>
        <w:t>caso ocorram quaisquer dos fatos elencados no art. 137, 138 e 139 da Lei n.º 14.133/21.</w:t>
      </w:r>
    </w:p>
    <w:p w14:paraId="1B95586F" w14:textId="7B36CD6F" w:rsidR="00043621" w:rsidRPr="00E87F11" w:rsidRDefault="00761A85" w:rsidP="003E04CE">
      <w:pPr>
        <w:pStyle w:val="PargrafodaLista"/>
        <w:numPr>
          <w:ilvl w:val="1"/>
          <w:numId w:val="2"/>
        </w:numPr>
        <w:ind w:left="0" w:firstLine="0"/>
        <w:rPr>
          <w:rFonts w:ascii="Arial" w:hAnsi="Arial" w:cs="Arial"/>
        </w:rPr>
      </w:pPr>
      <w:r w:rsidRPr="00E87F11">
        <w:rPr>
          <w:rFonts w:ascii="Arial" w:hAnsi="Arial" w:cs="Arial"/>
        </w:rPr>
        <w:t>- O contrato se extingue quando cumpridas as obrigações de ambas as partes, ainda que isso ocorra antes do prazo estipulado para tanto.</w:t>
      </w:r>
    </w:p>
    <w:p w14:paraId="6A1433D5" w14:textId="77777777" w:rsidR="00767CEF" w:rsidRPr="00E87F11" w:rsidRDefault="00767CEF" w:rsidP="00767CEF">
      <w:pPr>
        <w:pStyle w:val="PargrafodaLista"/>
        <w:ind w:left="0"/>
        <w:rPr>
          <w:rFonts w:ascii="Arial" w:hAnsi="Arial" w:cs="Arial"/>
        </w:rPr>
      </w:pPr>
    </w:p>
    <w:p w14:paraId="437D3E48" w14:textId="77777777" w:rsidR="00C052BC" w:rsidRPr="00E87F11" w:rsidRDefault="00761A85" w:rsidP="003E04CE">
      <w:pPr>
        <w:pStyle w:val="PargrafodaLista"/>
        <w:numPr>
          <w:ilvl w:val="0"/>
          <w:numId w:val="2"/>
        </w:numPr>
        <w:ind w:left="0" w:firstLine="0"/>
        <w:rPr>
          <w:rFonts w:ascii="Arial" w:hAnsi="Arial" w:cs="Arial"/>
          <w:b/>
          <w:bCs/>
        </w:rPr>
      </w:pPr>
      <w:r w:rsidRPr="00E87F11">
        <w:rPr>
          <w:rFonts w:ascii="Arial" w:hAnsi="Arial" w:cs="Arial"/>
          <w:b/>
          <w:bCs/>
        </w:rPr>
        <w:t xml:space="preserve">- </w:t>
      </w:r>
      <w:r w:rsidR="00C052BC" w:rsidRPr="00E87F11">
        <w:rPr>
          <w:rFonts w:ascii="Arial" w:hAnsi="Arial" w:cs="Arial"/>
          <w:b/>
          <w:bCs/>
        </w:rPr>
        <w:t>DISPOSIÇÕES GERAIS</w:t>
      </w:r>
    </w:p>
    <w:p w14:paraId="36CB3220"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Todas as referências de tempo deste edital correspondem ao horário de Brasília-DF.</w:t>
      </w:r>
    </w:p>
    <w:p w14:paraId="2C4ECF3E"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lastRenderedPageBreak/>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É facultado ao(a) Agente de Contratação(a) a promoção de diligência destinada a esclarecer ou a complementar a instrução do processo.</w:t>
      </w:r>
    </w:p>
    <w:p w14:paraId="20D60EA3"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B1F0FAA" w14:textId="77777777" w:rsidR="00F842D3" w:rsidRPr="00E87F11" w:rsidRDefault="00C052BC" w:rsidP="00F842D3">
      <w:pPr>
        <w:pStyle w:val="PargrafodaLista"/>
        <w:numPr>
          <w:ilvl w:val="1"/>
          <w:numId w:val="2"/>
        </w:numPr>
        <w:ind w:left="0" w:firstLine="0"/>
        <w:rPr>
          <w:rFonts w:ascii="Arial" w:hAnsi="Arial" w:cs="Arial"/>
        </w:rPr>
      </w:pPr>
      <w:r w:rsidRPr="00E87F1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3E99665D" w:rsidR="00C052BC" w:rsidRPr="00E87F11" w:rsidRDefault="00C052BC" w:rsidP="00F842D3">
      <w:pPr>
        <w:pStyle w:val="PargrafodaLista"/>
        <w:numPr>
          <w:ilvl w:val="1"/>
          <w:numId w:val="2"/>
        </w:numPr>
        <w:ind w:left="0" w:firstLine="0"/>
        <w:rPr>
          <w:rFonts w:ascii="Arial" w:hAnsi="Arial" w:cs="Arial"/>
        </w:rPr>
      </w:pPr>
      <w:r w:rsidRPr="00E87F11">
        <w:rPr>
          <w:rFonts w:ascii="Arial" w:hAnsi="Arial" w:cs="Arial"/>
          <w:bCs/>
        </w:rPr>
        <w:t>A Administração</w:t>
      </w:r>
      <w:r w:rsidR="00C72967" w:rsidRPr="00E87F11">
        <w:rPr>
          <w:rFonts w:ascii="Arial" w:hAnsi="Arial" w:cs="Arial"/>
          <w:bCs/>
        </w:rPr>
        <w:t xml:space="preserve"> municipal</w:t>
      </w:r>
      <w:r w:rsidRPr="00E87F11">
        <w:rPr>
          <w:rFonts w:ascii="Arial" w:hAnsi="Arial" w:cs="Arial"/>
          <w:bCs/>
        </w:rPr>
        <w:t xml:space="preserve"> não responder</w:t>
      </w:r>
      <w:r w:rsidR="00223209" w:rsidRPr="00E87F11">
        <w:rPr>
          <w:rFonts w:ascii="Arial" w:hAnsi="Arial" w:cs="Arial"/>
          <w:bCs/>
        </w:rPr>
        <w:t>á</w:t>
      </w:r>
      <w:r w:rsidRPr="00E87F11">
        <w:rPr>
          <w:rFonts w:ascii="Arial" w:hAnsi="Arial" w:cs="Arial"/>
          <w:bCs/>
        </w:rPr>
        <w:t xml:space="preserve"> por quaisquer compromissos assumidos pela proponente vencedora com terceiros, ainda que vinculados à execução d</w:t>
      </w:r>
      <w:r w:rsidR="008D6CE6" w:rsidRPr="00E87F11">
        <w:rPr>
          <w:rFonts w:ascii="Arial" w:hAnsi="Arial" w:cs="Arial"/>
          <w:bCs/>
        </w:rPr>
        <w:t xml:space="preserve">o </w:t>
      </w:r>
      <w:r w:rsidRPr="00E87F11">
        <w:rPr>
          <w:rFonts w:ascii="Arial" w:hAnsi="Arial" w:cs="Arial"/>
          <w:bCs/>
        </w:rPr>
        <w:t>objeto</w:t>
      </w:r>
      <w:r w:rsidR="008D6CE6" w:rsidRPr="00E87F11">
        <w:rPr>
          <w:rFonts w:ascii="Arial" w:hAnsi="Arial" w:cs="Arial"/>
          <w:bCs/>
        </w:rPr>
        <w:t xml:space="preserve"> deste edital</w:t>
      </w:r>
      <w:r w:rsidR="00F842D3" w:rsidRPr="00E87F11">
        <w:rPr>
          <w:rFonts w:ascii="Arial" w:hAnsi="Arial" w:cs="Arial"/>
        </w:rPr>
        <w:t xml:space="preserve"> bem como por qualquer dano causado a terceiros em decorrência de ato da contratada, de seus empregados, prepostos ou subordinados.</w:t>
      </w:r>
    </w:p>
    <w:p w14:paraId="0810280B" w14:textId="782FECEB" w:rsidR="00095493" w:rsidRPr="00E87F11" w:rsidRDefault="00964783" w:rsidP="003E04CE">
      <w:pPr>
        <w:pStyle w:val="PargrafodaLista"/>
        <w:numPr>
          <w:ilvl w:val="1"/>
          <w:numId w:val="2"/>
        </w:numPr>
        <w:ind w:left="0" w:firstLine="0"/>
        <w:rPr>
          <w:rFonts w:ascii="Arial" w:hAnsi="Arial" w:cs="Arial"/>
        </w:rPr>
      </w:pPr>
      <w:bookmarkStart w:id="62" w:name="_Hlk198538942"/>
      <w:r w:rsidRPr="00E87F11">
        <w:rPr>
          <w:rFonts w:ascii="Arial" w:hAnsi="Arial" w:cs="Arial"/>
        </w:rPr>
        <w:t xml:space="preserve">Os </w:t>
      </w:r>
      <w:r w:rsidR="009633E3" w:rsidRPr="00E87F11">
        <w:rPr>
          <w:rFonts w:ascii="Arial" w:hAnsi="Arial" w:cs="Arial"/>
        </w:rPr>
        <w:t>serviços</w:t>
      </w:r>
      <w:r w:rsidRPr="00E87F11">
        <w:rPr>
          <w:rFonts w:ascii="Arial" w:hAnsi="Arial" w:cs="Arial"/>
        </w:rPr>
        <w:t xml:space="preserve"> deverão estar em conformidade com as normas vigentes</w:t>
      </w:r>
      <w:r w:rsidR="009633E3" w:rsidRPr="00E87F11">
        <w:rPr>
          <w:rFonts w:ascii="Arial" w:hAnsi="Arial" w:cs="Arial"/>
        </w:rPr>
        <w:t xml:space="preserve"> </w:t>
      </w:r>
      <w:r w:rsidR="00EF47BE" w:rsidRPr="00E87F11">
        <w:rPr>
          <w:rFonts w:ascii="Arial" w:hAnsi="Arial" w:cs="Arial"/>
        </w:rPr>
        <w:t xml:space="preserve">e </w:t>
      </w:r>
      <w:r w:rsidR="009633E3" w:rsidRPr="00E87F11">
        <w:rPr>
          <w:rFonts w:ascii="Arial" w:hAnsi="Arial" w:cs="Arial"/>
        </w:rPr>
        <w:t>prestados</w:t>
      </w:r>
      <w:r w:rsidR="00EF47BE" w:rsidRPr="00E87F11">
        <w:rPr>
          <w:rFonts w:ascii="Arial" w:hAnsi="Arial" w:cs="Arial"/>
        </w:rPr>
        <w:t xml:space="preserve"> </w:t>
      </w:r>
      <w:r w:rsidR="009633E3" w:rsidRPr="00E87F11">
        <w:rPr>
          <w:rFonts w:ascii="Arial" w:hAnsi="Arial" w:cs="Arial"/>
        </w:rPr>
        <w:t xml:space="preserve">da forma </w:t>
      </w:r>
      <w:r w:rsidR="00EF47BE" w:rsidRPr="00E87F11">
        <w:rPr>
          <w:rFonts w:ascii="Arial" w:hAnsi="Arial" w:cs="Arial"/>
        </w:rPr>
        <w:t xml:space="preserve">determinado </w:t>
      </w:r>
      <w:r w:rsidR="009633E3" w:rsidRPr="00E87F11">
        <w:rPr>
          <w:rFonts w:ascii="Arial" w:hAnsi="Arial" w:cs="Arial"/>
        </w:rPr>
        <w:t>neste edital</w:t>
      </w:r>
      <w:r w:rsidR="00EF47BE" w:rsidRPr="00E87F11">
        <w:rPr>
          <w:rFonts w:ascii="Arial" w:hAnsi="Arial" w:cs="Arial"/>
        </w:rPr>
        <w:t xml:space="preserve">. Os </w:t>
      </w:r>
      <w:r w:rsidR="007F0FAF" w:rsidRPr="00E87F11">
        <w:rPr>
          <w:rFonts w:ascii="Arial" w:hAnsi="Arial" w:cs="Arial"/>
        </w:rPr>
        <w:t>serviços</w:t>
      </w:r>
      <w:r w:rsidR="00023323" w:rsidRPr="00E87F11">
        <w:rPr>
          <w:rFonts w:ascii="Arial" w:hAnsi="Arial" w:cs="Arial"/>
        </w:rPr>
        <w:t xml:space="preserve"> </w:t>
      </w:r>
      <w:r w:rsidR="005D39D2" w:rsidRPr="00E87F11">
        <w:rPr>
          <w:rFonts w:ascii="Arial" w:hAnsi="Arial" w:cs="Arial"/>
        </w:rPr>
        <w:t xml:space="preserve">serão </w:t>
      </w:r>
      <w:r w:rsidR="00301AB1" w:rsidRPr="00E87F11">
        <w:rPr>
          <w:rFonts w:ascii="Arial" w:hAnsi="Arial" w:cs="Arial"/>
        </w:rPr>
        <w:t>recebidos e conferidos pel</w:t>
      </w:r>
      <w:r w:rsidR="0016474A" w:rsidRPr="00E87F11">
        <w:rPr>
          <w:rFonts w:ascii="Arial" w:hAnsi="Arial" w:cs="Arial"/>
        </w:rPr>
        <w:t>o responsável técnico</w:t>
      </w:r>
      <w:r w:rsidR="002F36F1" w:rsidRPr="00E87F11">
        <w:rPr>
          <w:rFonts w:ascii="Arial" w:hAnsi="Arial" w:cs="Arial"/>
        </w:rPr>
        <w:t xml:space="preserve"> da secretaria</w:t>
      </w:r>
      <w:r w:rsidR="0016474A" w:rsidRPr="00E87F11">
        <w:rPr>
          <w:rFonts w:ascii="Arial" w:hAnsi="Arial" w:cs="Arial"/>
        </w:rPr>
        <w:t>/</w:t>
      </w:r>
      <w:r w:rsidR="00301AB1" w:rsidRPr="00E87F11">
        <w:rPr>
          <w:rFonts w:ascii="Arial" w:hAnsi="Arial" w:cs="Arial"/>
        </w:rPr>
        <w:t>Comissão de Recebimento de Bens e Serviços da Prefeitura do Município de Vera Cruz do Oeste.</w:t>
      </w:r>
    </w:p>
    <w:bookmarkEnd w:id="62"/>
    <w:p w14:paraId="419C7B42" w14:textId="1558D601" w:rsidR="00806CFD" w:rsidRPr="00E87F11" w:rsidRDefault="00301AB1" w:rsidP="003E04CE">
      <w:pPr>
        <w:pStyle w:val="PargrafodaLista"/>
        <w:numPr>
          <w:ilvl w:val="1"/>
          <w:numId w:val="2"/>
        </w:numPr>
        <w:ind w:left="0" w:firstLine="0"/>
        <w:rPr>
          <w:rFonts w:ascii="Arial" w:hAnsi="Arial" w:cs="Arial"/>
        </w:rPr>
      </w:pPr>
      <w:r w:rsidRPr="00E87F11">
        <w:rPr>
          <w:rFonts w:ascii="Arial" w:hAnsi="Arial" w:cs="Arial"/>
        </w:rPr>
        <w:t xml:space="preserve">Os </w:t>
      </w:r>
      <w:r w:rsidR="008F2E1C" w:rsidRPr="00E87F11">
        <w:rPr>
          <w:rFonts w:ascii="Arial" w:hAnsi="Arial" w:cs="Arial"/>
        </w:rPr>
        <w:t>serviços</w:t>
      </w:r>
      <w:r w:rsidR="00095493" w:rsidRPr="00E87F11">
        <w:rPr>
          <w:rFonts w:ascii="Arial" w:hAnsi="Arial" w:cs="Arial"/>
        </w:rPr>
        <w:t xml:space="preserve"> </w:t>
      </w:r>
      <w:bookmarkStart w:id="63" w:name="_Hlk190764433"/>
      <w:r w:rsidRPr="00E87F11">
        <w:rPr>
          <w:rFonts w:ascii="Arial" w:hAnsi="Arial" w:cs="Arial"/>
        </w:rPr>
        <w:t>que apresentarem defeitos</w:t>
      </w:r>
      <w:r w:rsidR="00BE19FD" w:rsidRPr="00E87F11">
        <w:rPr>
          <w:rFonts w:ascii="Arial" w:hAnsi="Arial" w:cs="Arial"/>
        </w:rPr>
        <w:t>/irregularidades</w:t>
      </w:r>
      <w:r w:rsidRPr="00E87F11">
        <w:rPr>
          <w:rFonts w:ascii="Arial" w:hAnsi="Arial" w:cs="Arial"/>
        </w:rPr>
        <w:t xml:space="preserve"> </w:t>
      </w:r>
      <w:r w:rsidR="008825E2" w:rsidRPr="00E87F11">
        <w:rPr>
          <w:rFonts w:ascii="Arial" w:hAnsi="Arial" w:cs="Arial"/>
        </w:rPr>
        <w:t xml:space="preserve">ou que não estiver de acordo com as especificações </w:t>
      </w:r>
      <w:r w:rsidR="00BE19FD" w:rsidRPr="00E87F11">
        <w:rPr>
          <w:rFonts w:ascii="Arial" w:hAnsi="Arial" w:cs="Arial"/>
        </w:rPr>
        <w:t>do termo de referência</w:t>
      </w:r>
      <w:r w:rsidR="00861469" w:rsidRPr="00E87F11">
        <w:rPr>
          <w:rFonts w:ascii="Arial" w:hAnsi="Arial" w:cs="Arial"/>
        </w:rPr>
        <w:t>,</w:t>
      </w:r>
      <w:r w:rsidR="00BE19FD" w:rsidRPr="00E87F11">
        <w:rPr>
          <w:rFonts w:ascii="Arial" w:hAnsi="Arial" w:cs="Arial"/>
        </w:rPr>
        <w:t xml:space="preserve"> proposta</w:t>
      </w:r>
      <w:r w:rsidR="00861469" w:rsidRPr="00E87F11">
        <w:rPr>
          <w:rFonts w:ascii="Arial" w:hAnsi="Arial" w:cs="Arial"/>
        </w:rPr>
        <w:t xml:space="preserve"> e autorização de fornecimento</w:t>
      </w:r>
      <w:r w:rsidR="00BE19FD" w:rsidRPr="00E87F11">
        <w:rPr>
          <w:rFonts w:ascii="Arial" w:hAnsi="Arial" w:cs="Arial"/>
        </w:rPr>
        <w:t xml:space="preserve">, </w:t>
      </w:r>
      <w:r w:rsidRPr="00E87F11">
        <w:rPr>
          <w:rFonts w:ascii="Arial" w:hAnsi="Arial" w:cs="Arial"/>
        </w:rPr>
        <w:t xml:space="preserve">serão rejeitados, obrigando-se o fornecedor a </w:t>
      </w:r>
      <w:r w:rsidR="00882D80" w:rsidRPr="00E87F11">
        <w:rPr>
          <w:rFonts w:ascii="Arial" w:hAnsi="Arial" w:cs="Arial"/>
        </w:rPr>
        <w:t>refazê</w:t>
      </w:r>
      <w:r w:rsidRPr="00E87F11">
        <w:rPr>
          <w:rFonts w:ascii="Arial" w:hAnsi="Arial" w:cs="Arial"/>
        </w:rPr>
        <w:t>-los</w:t>
      </w:r>
      <w:r w:rsidR="002F36F1" w:rsidRPr="00E87F11">
        <w:rPr>
          <w:rFonts w:ascii="Arial" w:hAnsi="Arial" w:cs="Arial"/>
        </w:rPr>
        <w:t xml:space="preserve"> no prazo estipulado</w:t>
      </w:r>
      <w:r w:rsidRPr="00E87F11">
        <w:rPr>
          <w:rFonts w:ascii="Arial" w:hAnsi="Arial" w:cs="Arial"/>
        </w:rPr>
        <w:t xml:space="preserve">, sem prejuízo para a Prefeitura do Município de Vera Cruz do Oeste. </w:t>
      </w:r>
    </w:p>
    <w:bookmarkEnd w:id="63"/>
    <w:p w14:paraId="229E4C39" w14:textId="61F6515E" w:rsidR="00964783" w:rsidRPr="00E87F11" w:rsidRDefault="00301AB1" w:rsidP="003E04CE">
      <w:pPr>
        <w:pStyle w:val="PargrafodaLista"/>
        <w:numPr>
          <w:ilvl w:val="1"/>
          <w:numId w:val="2"/>
        </w:numPr>
        <w:ind w:left="0" w:firstLine="0"/>
        <w:rPr>
          <w:rFonts w:ascii="Arial" w:hAnsi="Arial" w:cs="Arial"/>
        </w:rPr>
      </w:pPr>
      <w:r w:rsidRPr="00E87F11">
        <w:rPr>
          <w:rFonts w:ascii="Arial" w:hAnsi="Arial" w:cs="Arial"/>
        </w:rPr>
        <w:t>Apurada, em qualquer tempo, divergência entre as especificações pré-fixadas e o fornecimento efetuado, serão aplicadas à empresa as sanções previstas na legislação vigente.</w:t>
      </w:r>
    </w:p>
    <w:p w14:paraId="3291E45B" w14:textId="4137FA64" w:rsidR="00C052BC" w:rsidRPr="00E87F11" w:rsidRDefault="00C052BC" w:rsidP="003E04CE">
      <w:pPr>
        <w:pStyle w:val="PargrafodaLista"/>
        <w:numPr>
          <w:ilvl w:val="1"/>
          <w:numId w:val="2"/>
        </w:numPr>
        <w:ind w:left="0" w:firstLine="0"/>
        <w:rPr>
          <w:rFonts w:ascii="Arial" w:hAnsi="Arial" w:cs="Arial"/>
        </w:rPr>
      </w:pPr>
      <w:r w:rsidRPr="00E87F11">
        <w:rPr>
          <w:rFonts w:ascii="Arial" w:hAnsi="Arial" w:cs="Arial"/>
          <w:bCs/>
        </w:rPr>
        <w:t>Nos preços deverão estar incluídas todas as despesas com</w:t>
      </w:r>
      <w:r w:rsidR="006E5AC0" w:rsidRPr="00E87F11">
        <w:rPr>
          <w:rFonts w:ascii="Arial" w:hAnsi="Arial" w:cs="Arial"/>
          <w:bCs/>
        </w:rPr>
        <w:t xml:space="preserve"> </w:t>
      </w:r>
      <w:r w:rsidRPr="00E87F11">
        <w:rPr>
          <w:rFonts w:ascii="Arial" w:hAnsi="Arial" w:cs="Arial"/>
          <w:bCs/>
        </w:rPr>
        <w:t>impostos, taxas, tributos</w:t>
      </w:r>
      <w:r w:rsidR="00886961" w:rsidRPr="00E87F11">
        <w:rPr>
          <w:rFonts w:ascii="Arial" w:hAnsi="Arial" w:cs="Arial"/>
          <w:bCs/>
        </w:rPr>
        <w:t>,</w:t>
      </w:r>
      <w:r w:rsidRPr="00E87F11">
        <w:rPr>
          <w:rFonts w:ascii="Arial" w:hAnsi="Arial" w:cs="Arial"/>
          <w:bCs/>
        </w:rPr>
        <w:t xml:space="preserve"> seguros e todos os demais encargos e despesas necessários </w:t>
      </w:r>
      <w:r w:rsidR="006E5AC0" w:rsidRPr="00E87F11">
        <w:rPr>
          <w:rFonts w:ascii="Arial" w:hAnsi="Arial" w:cs="Arial"/>
          <w:bCs/>
        </w:rPr>
        <w:t>à prestação dos serviços</w:t>
      </w:r>
      <w:r w:rsidRPr="00E87F11">
        <w:rPr>
          <w:rFonts w:ascii="Arial" w:hAnsi="Arial" w:cs="Arial"/>
          <w:bCs/>
        </w:rPr>
        <w:t xml:space="preserve"> licitado</w:t>
      </w:r>
      <w:r w:rsidR="00E529C6" w:rsidRPr="00E87F11">
        <w:rPr>
          <w:rFonts w:ascii="Arial" w:hAnsi="Arial" w:cs="Arial"/>
          <w:bCs/>
        </w:rPr>
        <w:t>s</w:t>
      </w:r>
      <w:r w:rsidRPr="00E87F11">
        <w:rPr>
          <w:rFonts w:ascii="Arial" w:hAnsi="Arial" w:cs="Arial"/>
          <w:bCs/>
        </w:rPr>
        <w:t xml:space="preserve"> no Município de Vera Cruz do Oeste, sendo que a proponente será responsável por quaisquer ônus decorrentes de marcas, registros e patentes ao objeto cotado.</w:t>
      </w:r>
    </w:p>
    <w:p w14:paraId="1C513B41" w14:textId="77777777" w:rsidR="00492AB3" w:rsidRPr="00E87F11" w:rsidRDefault="004051C3" w:rsidP="003E04CE">
      <w:pPr>
        <w:pStyle w:val="PargrafodaLista"/>
        <w:numPr>
          <w:ilvl w:val="1"/>
          <w:numId w:val="2"/>
        </w:numPr>
        <w:ind w:left="0" w:firstLine="0"/>
        <w:rPr>
          <w:rFonts w:ascii="Arial" w:hAnsi="Arial" w:cs="Arial"/>
        </w:rPr>
      </w:pPr>
      <w:r w:rsidRPr="00E87F11">
        <w:rPr>
          <w:rFonts w:ascii="Arial" w:hAnsi="Arial" w:cs="Arial"/>
        </w:rPr>
        <w:t>As comunicações entre o órgão ou entidade e a proponente vencedora devem ser realizadas por escrito sempre que o ato exigir tal formalidade, admitindo-se o uso de mensagem eletrônica para esse fim.</w:t>
      </w:r>
    </w:p>
    <w:p w14:paraId="20217C2D" w14:textId="77777777" w:rsidR="00C13772" w:rsidRPr="00E87F11" w:rsidRDefault="00492AB3" w:rsidP="003E04CE">
      <w:pPr>
        <w:pStyle w:val="PargrafodaLista"/>
        <w:numPr>
          <w:ilvl w:val="1"/>
          <w:numId w:val="2"/>
        </w:numPr>
        <w:ind w:left="0" w:firstLine="0"/>
        <w:rPr>
          <w:rFonts w:ascii="Arial" w:hAnsi="Arial" w:cs="Arial"/>
        </w:rPr>
      </w:pPr>
      <w:r w:rsidRPr="00E87F1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E87F11" w:rsidRDefault="00C13772" w:rsidP="003E04CE">
      <w:pPr>
        <w:pStyle w:val="PargrafodaLista"/>
        <w:numPr>
          <w:ilvl w:val="1"/>
          <w:numId w:val="2"/>
        </w:numPr>
        <w:ind w:left="0" w:firstLine="0"/>
        <w:rPr>
          <w:rFonts w:ascii="Arial" w:hAnsi="Arial" w:cs="Arial"/>
        </w:rPr>
      </w:pPr>
      <w:r w:rsidRPr="00E87F11">
        <w:rPr>
          <w:rFonts w:ascii="Arial" w:hAnsi="Arial" w:cs="Arial"/>
          <w:lang w:val="pt-PT"/>
        </w:rPr>
        <w:lastRenderedPageBreak/>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E87F11" w:rsidRDefault="00DD4818" w:rsidP="003E04CE">
      <w:pPr>
        <w:pStyle w:val="PargrafodaLista"/>
        <w:numPr>
          <w:ilvl w:val="1"/>
          <w:numId w:val="2"/>
        </w:numPr>
        <w:ind w:left="0" w:firstLine="0"/>
        <w:rPr>
          <w:rFonts w:ascii="Arial" w:hAnsi="Arial" w:cs="Arial"/>
        </w:rPr>
      </w:pPr>
      <w:r w:rsidRPr="00E87F11">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E87F11" w:rsidRDefault="00C72FD4" w:rsidP="00C052BC">
      <w:pPr>
        <w:pStyle w:val="PargrafodaLista"/>
        <w:ind w:left="0"/>
        <w:rPr>
          <w:rFonts w:ascii="Arial" w:hAnsi="Arial" w:cs="Arial"/>
        </w:rPr>
      </w:pPr>
      <w:r w:rsidRPr="00E87F11">
        <w:rPr>
          <w:rFonts w:ascii="Arial" w:hAnsi="Arial" w:cs="Arial"/>
        </w:rPr>
        <w:t> </w:t>
      </w:r>
    </w:p>
    <w:p w14:paraId="68372CF9" w14:textId="77777777" w:rsidR="00C72FD4" w:rsidRPr="00E87F11" w:rsidRDefault="00C72FD4" w:rsidP="003E04CE">
      <w:pPr>
        <w:pStyle w:val="PargrafodaLista"/>
        <w:numPr>
          <w:ilvl w:val="0"/>
          <w:numId w:val="2"/>
        </w:numPr>
        <w:ind w:left="0" w:hanging="4"/>
        <w:rPr>
          <w:rFonts w:ascii="Arial" w:hAnsi="Arial" w:cs="Arial"/>
          <w:b/>
          <w:bCs/>
        </w:rPr>
      </w:pPr>
      <w:r w:rsidRPr="00E87F11">
        <w:rPr>
          <w:rFonts w:ascii="Arial" w:hAnsi="Arial" w:cs="Arial"/>
          <w:b/>
          <w:bCs/>
        </w:rPr>
        <w:t>- DO FORO</w:t>
      </w:r>
    </w:p>
    <w:p w14:paraId="27C5411F" w14:textId="77777777" w:rsidR="00C72FD4" w:rsidRPr="00E87F11" w:rsidRDefault="00C72FD4" w:rsidP="003E04CE">
      <w:pPr>
        <w:pStyle w:val="PargrafodaLista"/>
        <w:numPr>
          <w:ilvl w:val="1"/>
          <w:numId w:val="2"/>
        </w:numPr>
        <w:ind w:left="0" w:hanging="4"/>
        <w:rPr>
          <w:rFonts w:ascii="Arial" w:hAnsi="Arial" w:cs="Arial"/>
        </w:rPr>
      </w:pPr>
      <w:r w:rsidRPr="00E87F11">
        <w:rPr>
          <w:rFonts w:ascii="Arial" w:hAnsi="Arial" w:cs="Arial"/>
        </w:rPr>
        <w:t>- Para dirimir controvérsia decorrente deste certame, o Foro competente é o da Comarca da cidade de Matelândia -PR, excluído qualquer outro.</w:t>
      </w:r>
    </w:p>
    <w:p w14:paraId="556014FB" w14:textId="77777777" w:rsidR="00C72FD4" w:rsidRPr="00E87F11" w:rsidRDefault="00C72FD4" w:rsidP="00C72FD4">
      <w:pPr>
        <w:ind w:hanging="4"/>
        <w:jc w:val="both"/>
        <w:rPr>
          <w:rFonts w:ascii="Arial" w:hAnsi="Arial" w:cs="Arial"/>
        </w:rPr>
      </w:pPr>
      <w:r w:rsidRPr="00E87F11">
        <w:rPr>
          <w:rFonts w:ascii="Arial" w:hAnsi="Arial" w:cs="Arial"/>
        </w:rPr>
        <w:t> </w:t>
      </w:r>
    </w:p>
    <w:p w14:paraId="6211CF67" w14:textId="77777777" w:rsidR="00C72FD4" w:rsidRPr="00E87F11" w:rsidRDefault="00C72FD4" w:rsidP="003E04CE">
      <w:pPr>
        <w:pStyle w:val="PargrafodaLista"/>
        <w:numPr>
          <w:ilvl w:val="0"/>
          <w:numId w:val="2"/>
        </w:numPr>
        <w:ind w:left="0" w:hanging="4"/>
        <w:rPr>
          <w:rFonts w:ascii="Arial" w:hAnsi="Arial" w:cs="Arial"/>
          <w:b/>
          <w:bCs/>
        </w:rPr>
      </w:pPr>
      <w:r w:rsidRPr="00E87F11">
        <w:rPr>
          <w:rFonts w:ascii="Arial" w:hAnsi="Arial" w:cs="Arial"/>
          <w:b/>
          <w:bCs/>
        </w:rPr>
        <w:t>- ANEXOS DO EDITAL</w:t>
      </w:r>
    </w:p>
    <w:p w14:paraId="604E83AC" w14:textId="77777777" w:rsidR="00C72FD4" w:rsidRPr="00E87F11" w:rsidRDefault="00C72FD4" w:rsidP="003E04CE">
      <w:pPr>
        <w:pStyle w:val="PargrafodaLista"/>
        <w:numPr>
          <w:ilvl w:val="1"/>
          <w:numId w:val="2"/>
        </w:numPr>
        <w:ind w:left="0" w:hanging="4"/>
        <w:rPr>
          <w:rFonts w:ascii="Arial" w:hAnsi="Arial" w:cs="Arial"/>
        </w:rPr>
      </w:pPr>
      <w:r w:rsidRPr="00E87F11">
        <w:rPr>
          <w:rFonts w:ascii="Arial" w:hAnsi="Arial" w:cs="Arial"/>
        </w:rPr>
        <w:t>- Compõem este instrumento convocatório, além das condições específicas constantes do corpo do edital, os seguintes documentos:</w:t>
      </w:r>
    </w:p>
    <w:p w14:paraId="3F1E54D8"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 Estudo Técnico Preliminar - ETP;</w:t>
      </w:r>
    </w:p>
    <w:p w14:paraId="09A9C9E0"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II. Termo de Referência - TR;</w:t>
      </w:r>
    </w:p>
    <w:p w14:paraId="51B23CF6"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III. Modelo de proposta;</w:t>
      </w:r>
    </w:p>
    <w:p w14:paraId="3DD9981D" w14:textId="77777777" w:rsidR="00C72FD4"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IV. Modelo de declaração unificada;</w:t>
      </w:r>
    </w:p>
    <w:p w14:paraId="27F54058" w14:textId="77777777" w:rsidR="00AF1180" w:rsidRPr="00E87F11" w:rsidRDefault="00C72FD4" w:rsidP="003E04CE">
      <w:pPr>
        <w:pStyle w:val="PargrafodaLista"/>
        <w:numPr>
          <w:ilvl w:val="2"/>
          <w:numId w:val="2"/>
        </w:numPr>
        <w:ind w:left="0" w:hanging="4"/>
        <w:rPr>
          <w:rFonts w:ascii="Arial" w:hAnsi="Arial" w:cs="Arial"/>
        </w:rPr>
      </w:pPr>
      <w:r w:rsidRPr="00E87F11">
        <w:rPr>
          <w:rFonts w:ascii="Arial" w:hAnsi="Arial" w:cs="Arial"/>
        </w:rPr>
        <w:t>Anexo V. Minuta de ata;</w:t>
      </w:r>
    </w:p>
    <w:p w14:paraId="75DA1C9C" w14:textId="3F686E6D" w:rsidR="00AF1180" w:rsidRPr="00E87F11" w:rsidRDefault="00AF1180" w:rsidP="003E04CE">
      <w:pPr>
        <w:pStyle w:val="PargrafodaLista"/>
        <w:numPr>
          <w:ilvl w:val="2"/>
          <w:numId w:val="2"/>
        </w:numPr>
        <w:ind w:left="0" w:hanging="4"/>
        <w:rPr>
          <w:rFonts w:ascii="Arial" w:hAnsi="Arial" w:cs="Arial"/>
        </w:rPr>
      </w:pPr>
      <w:r w:rsidRPr="00E87F11">
        <w:rPr>
          <w:rFonts w:ascii="Arial" w:hAnsi="Arial" w:cs="Arial"/>
        </w:rPr>
        <w:t xml:space="preserve">Anexo VI - </w:t>
      </w:r>
      <w:r w:rsidRPr="00E87F11">
        <w:rPr>
          <w:rFonts w:ascii="Arial" w:hAnsi="Arial" w:cs="Arial"/>
          <w:bCs/>
        </w:rPr>
        <w:t>Declaração microempresa e empresa de pequeno porte</w:t>
      </w:r>
    </w:p>
    <w:p w14:paraId="5DD48947" w14:textId="77777777" w:rsidR="00CA5125" w:rsidRPr="00E87F11" w:rsidRDefault="00CA5125" w:rsidP="00B21F9A">
      <w:pPr>
        <w:jc w:val="both"/>
        <w:rPr>
          <w:rFonts w:ascii="Arial" w:hAnsi="Arial" w:cs="Arial"/>
        </w:rPr>
      </w:pPr>
    </w:p>
    <w:p w14:paraId="50CD94F8" w14:textId="1A148F53" w:rsidR="00043621" w:rsidRPr="00E87F11" w:rsidRDefault="00761A85" w:rsidP="00B21F9A">
      <w:pPr>
        <w:jc w:val="both"/>
        <w:rPr>
          <w:rFonts w:ascii="Arial" w:hAnsi="Arial" w:cs="Arial"/>
        </w:rPr>
      </w:pPr>
      <w:r w:rsidRPr="00E87F11">
        <w:rPr>
          <w:rFonts w:ascii="Arial" w:hAnsi="Arial" w:cs="Arial"/>
        </w:rPr>
        <w:t xml:space="preserve">Vera Cruz do Oeste - PR, </w:t>
      </w:r>
      <w:proofErr w:type="spellStart"/>
      <w:r w:rsidRPr="00E87F11">
        <w:rPr>
          <w:rFonts w:ascii="Arial" w:hAnsi="Arial" w:cs="Arial"/>
        </w:rPr>
        <w:t>xxxxxxxxxx</w:t>
      </w:r>
      <w:proofErr w:type="spellEnd"/>
      <w:r w:rsidRPr="00E87F11">
        <w:rPr>
          <w:rFonts w:ascii="Arial" w:hAnsi="Arial" w:cs="Arial"/>
        </w:rPr>
        <w:t>.</w:t>
      </w:r>
    </w:p>
    <w:p w14:paraId="79D8C95A" w14:textId="77777777" w:rsidR="00043621" w:rsidRPr="00E87F11" w:rsidRDefault="00761A85" w:rsidP="00B21F9A">
      <w:pPr>
        <w:jc w:val="both"/>
        <w:rPr>
          <w:rFonts w:ascii="Arial" w:hAnsi="Arial" w:cs="Arial"/>
        </w:rPr>
      </w:pPr>
      <w:r w:rsidRPr="00E87F11">
        <w:rPr>
          <w:rFonts w:ascii="Arial" w:hAnsi="Arial" w:cs="Arial"/>
        </w:rPr>
        <w:t> </w:t>
      </w:r>
    </w:p>
    <w:p w14:paraId="6A19791B" w14:textId="77777777" w:rsidR="00806547" w:rsidRPr="00E87F11" w:rsidRDefault="00806547" w:rsidP="00B21F9A">
      <w:pPr>
        <w:jc w:val="both"/>
        <w:rPr>
          <w:rFonts w:ascii="Arial" w:hAnsi="Arial" w:cs="Arial"/>
        </w:rPr>
      </w:pPr>
    </w:p>
    <w:p w14:paraId="5045AEFE" w14:textId="0EE78DF5" w:rsidR="008A2D09" w:rsidRPr="00F35C31" w:rsidRDefault="00BC6BA2" w:rsidP="00F11496">
      <w:pPr>
        <w:jc w:val="center"/>
        <w:rPr>
          <w:rFonts w:ascii="Arial" w:hAnsi="Arial" w:cs="Arial"/>
        </w:rPr>
      </w:pPr>
      <w:r w:rsidRPr="00E87F11">
        <w:rPr>
          <w:rFonts w:ascii="Arial" w:hAnsi="Arial" w:cs="Arial"/>
        </w:rPr>
        <w:t>Agente de contratação</w:t>
      </w:r>
    </w:p>
    <w:sectPr w:rsidR="008A2D09" w:rsidRPr="00F35C31"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F6D84" w14:textId="77777777" w:rsidR="00C94CBE" w:rsidRDefault="00C94CBE" w:rsidP="007F72FC">
      <w:r>
        <w:separator/>
      </w:r>
    </w:p>
  </w:endnote>
  <w:endnote w:type="continuationSeparator" w:id="0">
    <w:p w14:paraId="087F42F3" w14:textId="77777777" w:rsidR="00C94CBE" w:rsidRDefault="00C94CB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3F65" w14:textId="77777777" w:rsidR="00C94CBE" w:rsidRDefault="00C94CBE" w:rsidP="007F72FC">
      <w:r>
        <w:separator/>
      </w:r>
    </w:p>
  </w:footnote>
  <w:footnote w:type="continuationSeparator" w:id="0">
    <w:p w14:paraId="65D1935C" w14:textId="77777777" w:rsidR="00C94CBE" w:rsidRDefault="00C94CB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2847"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423F51"/>
    <w:multiLevelType w:val="multilevel"/>
    <w:tmpl w:val="99B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A833DA7"/>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1533F3"/>
    <w:multiLevelType w:val="multilevel"/>
    <w:tmpl w:val="69EE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F5E6F"/>
    <w:multiLevelType w:val="hybridMultilevel"/>
    <w:tmpl w:val="D14289BA"/>
    <w:lvl w:ilvl="0" w:tplc="5CD26D2C">
      <w:start w:val="16"/>
      <w:numFmt w:val="bullet"/>
      <w:lvlText w:val=""/>
      <w:lvlJc w:val="left"/>
      <w:pPr>
        <w:ind w:left="77" w:hanging="360"/>
      </w:pPr>
      <w:rPr>
        <w:rFonts w:ascii="Symbol" w:eastAsia="Times New Roman" w:hAnsi="Symbol" w:cs="Arial" w:hint="default"/>
      </w:rPr>
    </w:lvl>
    <w:lvl w:ilvl="1" w:tplc="04160003" w:tentative="1">
      <w:start w:val="1"/>
      <w:numFmt w:val="bullet"/>
      <w:lvlText w:val="o"/>
      <w:lvlJc w:val="left"/>
      <w:pPr>
        <w:ind w:left="797" w:hanging="360"/>
      </w:pPr>
      <w:rPr>
        <w:rFonts w:ascii="Courier New" w:hAnsi="Courier New" w:cs="Courier New" w:hint="default"/>
      </w:rPr>
    </w:lvl>
    <w:lvl w:ilvl="2" w:tplc="04160005" w:tentative="1">
      <w:start w:val="1"/>
      <w:numFmt w:val="bullet"/>
      <w:lvlText w:val=""/>
      <w:lvlJc w:val="left"/>
      <w:pPr>
        <w:ind w:left="1517" w:hanging="360"/>
      </w:pPr>
      <w:rPr>
        <w:rFonts w:ascii="Wingdings" w:hAnsi="Wingdings" w:hint="default"/>
      </w:rPr>
    </w:lvl>
    <w:lvl w:ilvl="3" w:tplc="04160001" w:tentative="1">
      <w:start w:val="1"/>
      <w:numFmt w:val="bullet"/>
      <w:lvlText w:val=""/>
      <w:lvlJc w:val="left"/>
      <w:pPr>
        <w:ind w:left="2237" w:hanging="360"/>
      </w:pPr>
      <w:rPr>
        <w:rFonts w:ascii="Symbol" w:hAnsi="Symbol" w:hint="default"/>
      </w:rPr>
    </w:lvl>
    <w:lvl w:ilvl="4" w:tplc="04160003" w:tentative="1">
      <w:start w:val="1"/>
      <w:numFmt w:val="bullet"/>
      <w:lvlText w:val="o"/>
      <w:lvlJc w:val="left"/>
      <w:pPr>
        <w:ind w:left="2957" w:hanging="360"/>
      </w:pPr>
      <w:rPr>
        <w:rFonts w:ascii="Courier New" w:hAnsi="Courier New" w:cs="Courier New" w:hint="default"/>
      </w:rPr>
    </w:lvl>
    <w:lvl w:ilvl="5" w:tplc="04160005" w:tentative="1">
      <w:start w:val="1"/>
      <w:numFmt w:val="bullet"/>
      <w:lvlText w:val=""/>
      <w:lvlJc w:val="left"/>
      <w:pPr>
        <w:ind w:left="3677" w:hanging="360"/>
      </w:pPr>
      <w:rPr>
        <w:rFonts w:ascii="Wingdings" w:hAnsi="Wingdings" w:hint="default"/>
      </w:rPr>
    </w:lvl>
    <w:lvl w:ilvl="6" w:tplc="04160001" w:tentative="1">
      <w:start w:val="1"/>
      <w:numFmt w:val="bullet"/>
      <w:lvlText w:val=""/>
      <w:lvlJc w:val="left"/>
      <w:pPr>
        <w:ind w:left="4397" w:hanging="360"/>
      </w:pPr>
      <w:rPr>
        <w:rFonts w:ascii="Symbol" w:hAnsi="Symbol" w:hint="default"/>
      </w:rPr>
    </w:lvl>
    <w:lvl w:ilvl="7" w:tplc="04160003" w:tentative="1">
      <w:start w:val="1"/>
      <w:numFmt w:val="bullet"/>
      <w:lvlText w:val="o"/>
      <w:lvlJc w:val="left"/>
      <w:pPr>
        <w:ind w:left="5117" w:hanging="360"/>
      </w:pPr>
      <w:rPr>
        <w:rFonts w:ascii="Courier New" w:hAnsi="Courier New" w:cs="Courier New" w:hint="default"/>
      </w:rPr>
    </w:lvl>
    <w:lvl w:ilvl="8" w:tplc="04160005" w:tentative="1">
      <w:start w:val="1"/>
      <w:numFmt w:val="bullet"/>
      <w:lvlText w:val=""/>
      <w:lvlJc w:val="left"/>
      <w:pPr>
        <w:ind w:left="5837" w:hanging="360"/>
      </w:pPr>
      <w:rPr>
        <w:rFonts w:ascii="Wingdings" w:hAnsi="Wingdings" w:hint="default"/>
      </w:rPr>
    </w:lvl>
  </w:abstractNum>
  <w:abstractNum w:abstractNumId="14" w15:restartNumberingAfterBreak="0">
    <w:nsid w:val="23C15635"/>
    <w:multiLevelType w:val="hybridMultilevel"/>
    <w:tmpl w:val="1448902C"/>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5"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7"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0F74D6"/>
    <w:multiLevelType w:val="multilevel"/>
    <w:tmpl w:val="0EBE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A26164"/>
    <w:multiLevelType w:val="hybridMultilevel"/>
    <w:tmpl w:val="4E1AC856"/>
    <w:lvl w:ilvl="0" w:tplc="279283D2">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042AF5"/>
    <w:multiLevelType w:val="multilevel"/>
    <w:tmpl w:val="61F8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1E4E22"/>
    <w:multiLevelType w:val="multilevel"/>
    <w:tmpl w:val="625A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7E5361"/>
    <w:multiLevelType w:val="multilevel"/>
    <w:tmpl w:val="061C9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6371C89"/>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40" w15:restartNumberingAfterBreak="0">
    <w:nsid w:val="717E4ED8"/>
    <w:multiLevelType w:val="multilevel"/>
    <w:tmpl w:val="F5FC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3321F6C"/>
    <w:multiLevelType w:val="hybridMultilevel"/>
    <w:tmpl w:val="C3A8B5B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8FE0A1B"/>
    <w:multiLevelType w:val="multilevel"/>
    <w:tmpl w:val="B098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CB4706"/>
    <w:multiLevelType w:val="hybridMultilevel"/>
    <w:tmpl w:val="D6587D56"/>
    <w:lvl w:ilvl="0" w:tplc="04160001">
      <w:start w:val="1"/>
      <w:numFmt w:val="bullet"/>
      <w:lvlText w:val=""/>
      <w:lvlJc w:val="left"/>
      <w:pPr>
        <w:ind w:left="-75" w:hanging="360"/>
      </w:pPr>
      <w:rPr>
        <w:rFonts w:ascii="Symbol" w:hAnsi="Symbol" w:hint="default"/>
      </w:rPr>
    </w:lvl>
    <w:lvl w:ilvl="1" w:tplc="04160003" w:tentative="1">
      <w:start w:val="1"/>
      <w:numFmt w:val="bullet"/>
      <w:lvlText w:val="o"/>
      <w:lvlJc w:val="left"/>
      <w:pPr>
        <w:ind w:left="645" w:hanging="360"/>
      </w:pPr>
      <w:rPr>
        <w:rFonts w:ascii="Courier New" w:hAnsi="Courier New" w:cs="Courier New" w:hint="default"/>
      </w:rPr>
    </w:lvl>
    <w:lvl w:ilvl="2" w:tplc="04160005" w:tentative="1">
      <w:start w:val="1"/>
      <w:numFmt w:val="bullet"/>
      <w:lvlText w:val=""/>
      <w:lvlJc w:val="left"/>
      <w:pPr>
        <w:ind w:left="1365" w:hanging="360"/>
      </w:pPr>
      <w:rPr>
        <w:rFonts w:ascii="Wingdings" w:hAnsi="Wingdings" w:hint="default"/>
      </w:rPr>
    </w:lvl>
    <w:lvl w:ilvl="3" w:tplc="04160001" w:tentative="1">
      <w:start w:val="1"/>
      <w:numFmt w:val="bullet"/>
      <w:lvlText w:val=""/>
      <w:lvlJc w:val="left"/>
      <w:pPr>
        <w:ind w:left="2085" w:hanging="360"/>
      </w:pPr>
      <w:rPr>
        <w:rFonts w:ascii="Symbol" w:hAnsi="Symbol" w:hint="default"/>
      </w:rPr>
    </w:lvl>
    <w:lvl w:ilvl="4" w:tplc="04160003" w:tentative="1">
      <w:start w:val="1"/>
      <w:numFmt w:val="bullet"/>
      <w:lvlText w:val="o"/>
      <w:lvlJc w:val="left"/>
      <w:pPr>
        <w:ind w:left="2805" w:hanging="360"/>
      </w:pPr>
      <w:rPr>
        <w:rFonts w:ascii="Courier New" w:hAnsi="Courier New" w:cs="Courier New" w:hint="default"/>
      </w:rPr>
    </w:lvl>
    <w:lvl w:ilvl="5" w:tplc="04160005" w:tentative="1">
      <w:start w:val="1"/>
      <w:numFmt w:val="bullet"/>
      <w:lvlText w:val=""/>
      <w:lvlJc w:val="left"/>
      <w:pPr>
        <w:ind w:left="3525" w:hanging="360"/>
      </w:pPr>
      <w:rPr>
        <w:rFonts w:ascii="Wingdings" w:hAnsi="Wingdings" w:hint="default"/>
      </w:rPr>
    </w:lvl>
    <w:lvl w:ilvl="6" w:tplc="04160001" w:tentative="1">
      <w:start w:val="1"/>
      <w:numFmt w:val="bullet"/>
      <w:lvlText w:val=""/>
      <w:lvlJc w:val="left"/>
      <w:pPr>
        <w:ind w:left="4245" w:hanging="360"/>
      </w:pPr>
      <w:rPr>
        <w:rFonts w:ascii="Symbol" w:hAnsi="Symbol" w:hint="default"/>
      </w:rPr>
    </w:lvl>
    <w:lvl w:ilvl="7" w:tplc="04160003" w:tentative="1">
      <w:start w:val="1"/>
      <w:numFmt w:val="bullet"/>
      <w:lvlText w:val="o"/>
      <w:lvlJc w:val="left"/>
      <w:pPr>
        <w:ind w:left="4965" w:hanging="360"/>
      </w:pPr>
      <w:rPr>
        <w:rFonts w:ascii="Courier New" w:hAnsi="Courier New" w:cs="Courier New" w:hint="default"/>
      </w:rPr>
    </w:lvl>
    <w:lvl w:ilvl="8" w:tplc="04160005" w:tentative="1">
      <w:start w:val="1"/>
      <w:numFmt w:val="bullet"/>
      <w:lvlText w:val=""/>
      <w:lvlJc w:val="left"/>
      <w:pPr>
        <w:ind w:left="5685" w:hanging="360"/>
      </w:pPr>
      <w:rPr>
        <w:rFonts w:ascii="Wingdings" w:hAnsi="Wingdings" w:hint="default"/>
      </w:rPr>
    </w:lvl>
  </w:abstractNum>
  <w:abstractNum w:abstractNumId="47"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24"/>
  </w:num>
  <w:num w:numId="2" w16cid:durableId="2103448821">
    <w:abstractNumId w:val="2"/>
  </w:num>
  <w:num w:numId="3" w16cid:durableId="2102070193">
    <w:abstractNumId w:val="43"/>
  </w:num>
  <w:num w:numId="4" w16cid:durableId="917404825">
    <w:abstractNumId w:val="33"/>
  </w:num>
  <w:num w:numId="5" w16cid:durableId="869294121">
    <w:abstractNumId w:val="28"/>
  </w:num>
  <w:num w:numId="6" w16cid:durableId="1650354689">
    <w:abstractNumId w:val="38"/>
  </w:num>
  <w:num w:numId="7" w16cid:durableId="1939170481">
    <w:abstractNumId w:val="17"/>
  </w:num>
  <w:num w:numId="8" w16cid:durableId="1652053277">
    <w:abstractNumId w:val="6"/>
  </w:num>
  <w:num w:numId="9" w16cid:durableId="21253338">
    <w:abstractNumId w:val="11"/>
  </w:num>
  <w:num w:numId="10" w16cid:durableId="620258774">
    <w:abstractNumId w:val="0"/>
  </w:num>
  <w:num w:numId="11" w16cid:durableId="773787484">
    <w:abstractNumId w:val="36"/>
  </w:num>
  <w:num w:numId="12" w16cid:durableId="1567102838">
    <w:abstractNumId w:val="30"/>
  </w:num>
  <w:num w:numId="13" w16cid:durableId="1537309260">
    <w:abstractNumId w:val="8"/>
  </w:num>
  <w:num w:numId="14" w16cid:durableId="2009168162">
    <w:abstractNumId w:val="31"/>
  </w:num>
  <w:num w:numId="15" w16cid:durableId="608201921">
    <w:abstractNumId w:val="44"/>
  </w:num>
  <w:num w:numId="16" w16cid:durableId="90323137">
    <w:abstractNumId w:val="47"/>
  </w:num>
  <w:num w:numId="17" w16cid:durableId="1743334906">
    <w:abstractNumId w:val="10"/>
  </w:num>
  <w:num w:numId="18" w16cid:durableId="467627568">
    <w:abstractNumId w:val="41"/>
  </w:num>
  <w:num w:numId="19" w16cid:durableId="517158293">
    <w:abstractNumId w:val="29"/>
  </w:num>
  <w:num w:numId="20" w16cid:durableId="651371430">
    <w:abstractNumId w:val="1"/>
  </w:num>
  <w:num w:numId="21" w16cid:durableId="1688171515">
    <w:abstractNumId w:val="22"/>
  </w:num>
  <w:num w:numId="22" w16cid:durableId="401342675">
    <w:abstractNumId w:val="5"/>
  </w:num>
  <w:num w:numId="23" w16cid:durableId="32079844">
    <w:abstractNumId w:val="20"/>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5"/>
  </w:num>
  <w:num w:numId="26" w16cid:durableId="1115561539">
    <w:abstractNumId w:val="23"/>
  </w:num>
  <w:num w:numId="27" w16cid:durableId="937101836">
    <w:abstractNumId w:val="3"/>
  </w:num>
  <w:num w:numId="28" w16cid:durableId="1421025949">
    <w:abstractNumId w:val="21"/>
  </w:num>
  <w:num w:numId="29" w16cid:durableId="1307321035">
    <w:abstractNumId w:val="7"/>
  </w:num>
  <w:num w:numId="30" w16cid:durableId="1750497632">
    <w:abstractNumId w:val="35"/>
  </w:num>
  <w:num w:numId="31" w16cid:durableId="99616285">
    <w:abstractNumId w:val="32"/>
  </w:num>
  <w:num w:numId="32" w16cid:durableId="1038899239">
    <w:abstractNumId w:val="39"/>
  </w:num>
  <w:num w:numId="33" w16cid:durableId="67654744">
    <w:abstractNumId w:val="16"/>
  </w:num>
  <w:num w:numId="34" w16cid:durableId="1845166935">
    <w:abstractNumId w:val="34"/>
  </w:num>
  <w:num w:numId="35" w16cid:durableId="365565376">
    <w:abstractNumId w:val="13"/>
  </w:num>
  <w:num w:numId="36" w16cid:durableId="1845363392">
    <w:abstractNumId w:val="37"/>
  </w:num>
  <w:num w:numId="37" w16cid:durableId="64954317">
    <w:abstractNumId w:val="19"/>
  </w:num>
  <w:num w:numId="38" w16cid:durableId="765080583">
    <w:abstractNumId w:val="40"/>
  </w:num>
  <w:num w:numId="39" w16cid:durableId="1696465309">
    <w:abstractNumId w:val="9"/>
  </w:num>
  <w:num w:numId="40" w16cid:durableId="867790049">
    <w:abstractNumId w:val="42"/>
  </w:num>
  <w:num w:numId="41" w16cid:durableId="1923635747">
    <w:abstractNumId w:val="46"/>
  </w:num>
  <w:num w:numId="42" w16cid:durableId="99642359">
    <w:abstractNumId w:val="14"/>
  </w:num>
  <w:num w:numId="43" w16cid:durableId="1209223399">
    <w:abstractNumId w:val="12"/>
  </w:num>
  <w:num w:numId="44" w16cid:durableId="1713463042">
    <w:abstractNumId w:val="4"/>
  </w:num>
  <w:num w:numId="45" w16cid:durableId="1924994251">
    <w:abstractNumId w:val="18"/>
  </w:num>
  <w:num w:numId="46" w16cid:durableId="17390982">
    <w:abstractNumId w:val="45"/>
  </w:num>
  <w:num w:numId="47" w16cid:durableId="437528639">
    <w:abstractNumId w:val="27"/>
  </w:num>
  <w:num w:numId="48" w16cid:durableId="452017857">
    <w:abstractNumId w:val="25"/>
  </w:num>
  <w:num w:numId="49" w16cid:durableId="5462572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A2B"/>
    <w:rsid w:val="00000F04"/>
    <w:rsid w:val="000020A3"/>
    <w:rsid w:val="00003D76"/>
    <w:rsid w:val="000044C6"/>
    <w:rsid w:val="000046AD"/>
    <w:rsid w:val="00004EBF"/>
    <w:rsid w:val="00005B0B"/>
    <w:rsid w:val="00005DCB"/>
    <w:rsid w:val="00006B5B"/>
    <w:rsid w:val="0000714B"/>
    <w:rsid w:val="000100D2"/>
    <w:rsid w:val="000104BC"/>
    <w:rsid w:val="0001164A"/>
    <w:rsid w:val="0001258B"/>
    <w:rsid w:val="000129A0"/>
    <w:rsid w:val="00013D17"/>
    <w:rsid w:val="00014564"/>
    <w:rsid w:val="000147F3"/>
    <w:rsid w:val="0001710C"/>
    <w:rsid w:val="00017685"/>
    <w:rsid w:val="00017DD1"/>
    <w:rsid w:val="00017F89"/>
    <w:rsid w:val="0002033D"/>
    <w:rsid w:val="000205C6"/>
    <w:rsid w:val="000210D2"/>
    <w:rsid w:val="00021554"/>
    <w:rsid w:val="00021A04"/>
    <w:rsid w:val="000221B5"/>
    <w:rsid w:val="00022894"/>
    <w:rsid w:val="00023323"/>
    <w:rsid w:val="00023EC0"/>
    <w:rsid w:val="00024287"/>
    <w:rsid w:val="00024E8A"/>
    <w:rsid w:val="00024FCB"/>
    <w:rsid w:val="0002576A"/>
    <w:rsid w:val="00025B49"/>
    <w:rsid w:val="00025DB2"/>
    <w:rsid w:val="00025E78"/>
    <w:rsid w:val="00026439"/>
    <w:rsid w:val="00026FD8"/>
    <w:rsid w:val="00027C36"/>
    <w:rsid w:val="0003046E"/>
    <w:rsid w:val="00031CAE"/>
    <w:rsid w:val="00032153"/>
    <w:rsid w:val="0003252E"/>
    <w:rsid w:val="00032E34"/>
    <w:rsid w:val="00032E73"/>
    <w:rsid w:val="00033227"/>
    <w:rsid w:val="000332B2"/>
    <w:rsid w:val="00033310"/>
    <w:rsid w:val="000337A5"/>
    <w:rsid w:val="00033938"/>
    <w:rsid w:val="00033F54"/>
    <w:rsid w:val="0003614B"/>
    <w:rsid w:val="000367DD"/>
    <w:rsid w:val="00037E18"/>
    <w:rsid w:val="000407A1"/>
    <w:rsid w:val="00040972"/>
    <w:rsid w:val="00041558"/>
    <w:rsid w:val="0004229F"/>
    <w:rsid w:val="000424A1"/>
    <w:rsid w:val="000429E8"/>
    <w:rsid w:val="00042FA1"/>
    <w:rsid w:val="00043621"/>
    <w:rsid w:val="00043DA9"/>
    <w:rsid w:val="00044206"/>
    <w:rsid w:val="00044AFC"/>
    <w:rsid w:val="000453BF"/>
    <w:rsid w:val="0004553A"/>
    <w:rsid w:val="00045D4D"/>
    <w:rsid w:val="00045E35"/>
    <w:rsid w:val="000465E0"/>
    <w:rsid w:val="00046B51"/>
    <w:rsid w:val="000473BC"/>
    <w:rsid w:val="00050F37"/>
    <w:rsid w:val="00051C60"/>
    <w:rsid w:val="00052EAD"/>
    <w:rsid w:val="00054223"/>
    <w:rsid w:val="00054C13"/>
    <w:rsid w:val="00055591"/>
    <w:rsid w:val="00055E64"/>
    <w:rsid w:val="00056268"/>
    <w:rsid w:val="0005651E"/>
    <w:rsid w:val="0005788A"/>
    <w:rsid w:val="00057D6A"/>
    <w:rsid w:val="00057EA0"/>
    <w:rsid w:val="0006034A"/>
    <w:rsid w:val="0006038B"/>
    <w:rsid w:val="000613DE"/>
    <w:rsid w:val="00062B31"/>
    <w:rsid w:val="00062B49"/>
    <w:rsid w:val="00063643"/>
    <w:rsid w:val="00064224"/>
    <w:rsid w:val="00064A74"/>
    <w:rsid w:val="00064EFC"/>
    <w:rsid w:val="00066266"/>
    <w:rsid w:val="00066358"/>
    <w:rsid w:val="000671AC"/>
    <w:rsid w:val="00067464"/>
    <w:rsid w:val="00070FF3"/>
    <w:rsid w:val="0007285A"/>
    <w:rsid w:val="00072A34"/>
    <w:rsid w:val="00072E52"/>
    <w:rsid w:val="00075073"/>
    <w:rsid w:val="000753B7"/>
    <w:rsid w:val="00075BC4"/>
    <w:rsid w:val="0007746E"/>
    <w:rsid w:val="00080BF5"/>
    <w:rsid w:val="00081AB3"/>
    <w:rsid w:val="000824A5"/>
    <w:rsid w:val="00082690"/>
    <w:rsid w:val="000832A7"/>
    <w:rsid w:val="000834D4"/>
    <w:rsid w:val="00083707"/>
    <w:rsid w:val="00083FA3"/>
    <w:rsid w:val="00085268"/>
    <w:rsid w:val="00085B1A"/>
    <w:rsid w:val="00085F72"/>
    <w:rsid w:val="00087C9D"/>
    <w:rsid w:val="00087CCF"/>
    <w:rsid w:val="00090394"/>
    <w:rsid w:val="00090840"/>
    <w:rsid w:val="00090D6B"/>
    <w:rsid w:val="00090EA9"/>
    <w:rsid w:val="00091063"/>
    <w:rsid w:val="00091B6D"/>
    <w:rsid w:val="00091BC1"/>
    <w:rsid w:val="00091BE4"/>
    <w:rsid w:val="00092DA2"/>
    <w:rsid w:val="00093E3F"/>
    <w:rsid w:val="00094568"/>
    <w:rsid w:val="00094693"/>
    <w:rsid w:val="000949B0"/>
    <w:rsid w:val="00094E71"/>
    <w:rsid w:val="00095493"/>
    <w:rsid w:val="00095E23"/>
    <w:rsid w:val="00096FD4"/>
    <w:rsid w:val="000970F6"/>
    <w:rsid w:val="000977C8"/>
    <w:rsid w:val="00097AB7"/>
    <w:rsid w:val="000A0346"/>
    <w:rsid w:val="000A0756"/>
    <w:rsid w:val="000A1377"/>
    <w:rsid w:val="000A1C00"/>
    <w:rsid w:val="000A1C5F"/>
    <w:rsid w:val="000A2B31"/>
    <w:rsid w:val="000A4131"/>
    <w:rsid w:val="000A472C"/>
    <w:rsid w:val="000A4E13"/>
    <w:rsid w:val="000A546C"/>
    <w:rsid w:val="000A57A2"/>
    <w:rsid w:val="000A6175"/>
    <w:rsid w:val="000A683D"/>
    <w:rsid w:val="000A7B75"/>
    <w:rsid w:val="000B0E0C"/>
    <w:rsid w:val="000B1001"/>
    <w:rsid w:val="000B1832"/>
    <w:rsid w:val="000B18DD"/>
    <w:rsid w:val="000B1E45"/>
    <w:rsid w:val="000B27D7"/>
    <w:rsid w:val="000B4355"/>
    <w:rsid w:val="000B498C"/>
    <w:rsid w:val="000B4AB5"/>
    <w:rsid w:val="000B579A"/>
    <w:rsid w:val="000B7080"/>
    <w:rsid w:val="000B70D4"/>
    <w:rsid w:val="000C07C5"/>
    <w:rsid w:val="000C131E"/>
    <w:rsid w:val="000C2529"/>
    <w:rsid w:val="000C3494"/>
    <w:rsid w:val="000C38E7"/>
    <w:rsid w:val="000C3DD2"/>
    <w:rsid w:val="000C3F8F"/>
    <w:rsid w:val="000C3FC7"/>
    <w:rsid w:val="000C4829"/>
    <w:rsid w:val="000C6FE3"/>
    <w:rsid w:val="000C701F"/>
    <w:rsid w:val="000D085F"/>
    <w:rsid w:val="000D11C1"/>
    <w:rsid w:val="000D131E"/>
    <w:rsid w:val="000D21E2"/>
    <w:rsid w:val="000D2385"/>
    <w:rsid w:val="000D2D01"/>
    <w:rsid w:val="000D3501"/>
    <w:rsid w:val="000D4605"/>
    <w:rsid w:val="000D5DBD"/>
    <w:rsid w:val="000D77A6"/>
    <w:rsid w:val="000D7F3B"/>
    <w:rsid w:val="000E139B"/>
    <w:rsid w:val="000E1766"/>
    <w:rsid w:val="000E1EB0"/>
    <w:rsid w:val="000E383D"/>
    <w:rsid w:val="000E3D7C"/>
    <w:rsid w:val="000E3E7C"/>
    <w:rsid w:val="000E52EB"/>
    <w:rsid w:val="000E78D2"/>
    <w:rsid w:val="000E7AC4"/>
    <w:rsid w:val="000E7C53"/>
    <w:rsid w:val="000F0414"/>
    <w:rsid w:val="000F0EDE"/>
    <w:rsid w:val="000F1258"/>
    <w:rsid w:val="000F14C5"/>
    <w:rsid w:val="000F1FEE"/>
    <w:rsid w:val="000F27F6"/>
    <w:rsid w:val="000F3437"/>
    <w:rsid w:val="000F406B"/>
    <w:rsid w:val="000F415D"/>
    <w:rsid w:val="000F4200"/>
    <w:rsid w:val="000F4E31"/>
    <w:rsid w:val="000F6285"/>
    <w:rsid w:val="000F6B79"/>
    <w:rsid w:val="000F7504"/>
    <w:rsid w:val="001000FB"/>
    <w:rsid w:val="001015B3"/>
    <w:rsid w:val="00102141"/>
    <w:rsid w:val="00102717"/>
    <w:rsid w:val="0010315B"/>
    <w:rsid w:val="001036DF"/>
    <w:rsid w:val="00104188"/>
    <w:rsid w:val="0010499F"/>
    <w:rsid w:val="00104A85"/>
    <w:rsid w:val="0010517E"/>
    <w:rsid w:val="001051B1"/>
    <w:rsid w:val="00105C89"/>
    <w:rsid w:val="00105E57"/>
    <w:rsid w:val="00107361"/>
    <w:rsid w:val="00107677"/>
    <w:rsid w:val="00107891"/>
    <w:rsid w:val="00110485"/>
    <w:rsid w:val="001119CC"/>
    <w:rsid w:val="00111C7E"/>
    <w:rsid w:val="00113076"/>
    <w:rsid w:val="00113219"/>
    <w:rsid w:val="00113B0A"/>
    <w:rsid w:val="00113D74"/>
    <w:rsid w:val="0011506B"/>
    <w:rsid w:val="00115342"/>
    <w:rsid w:val="00115A41"/>
    <w:rsid w:val="00117A03"/>
    <w:rsid w:val="00120A2F"/>
    <w:rsid w:val="00120DEF"/>
    <w:rsid w:val="00121223"/>
    <w:rsid w:val="001227DC"/>
    <w:rsid w:val="00123F63"/>
    <w:rsid w:val="00124771"/>
    <w:rsid w:val="00124A67"/>
    <w:rsid w:val="00124F56"/>
    <w:rsid w:val="001255FE"/>
    <w:rsid w:val="00125A40"/>
    <w:rsid w:val="00125D4E"/>
    <w:rsid w:val="0012603E"/>
    <w:rsid w:val="00126236"/>
    <w:rsid w:val="00126959"/>
    <w:rsid w:val="00126BE0"/>
    <w:rsid w:val="0013161D"/>
    <w:rsid w:val="00133427"/>
    <w:rsid w:val="00133FE5"/>
    <w:rsid w:val="00134139"/>
    <w:rsid w:val="0013458E"/>
    <w:rsid w:val="0013490B"/>
    <w:rsid w:val="00134977"/>
    <w:rsid w:val="00135ACD"/>
    <w:rsid w:val="00135B94"/>
    <w:rsid w:val="00135D1D"/>
    <w:rsid w:val="0013661B"/>
    <w:rsid w:val="00136D93"/>
    <w:rsid w:val="0013716F"/>
    <w:rsid w:val="00140A33"/>
    <w:rsid w:val="00140ACF"/>
    <w:rsid w:val="00141398"/>
    <w:rsid w:val="00141625"/>
    <w:rsid w:val="0014170C"/>
    <w:rsid w:val="00141B87"/>
    <w:rsid w:val="00141BAF"/>
    <w:rsid w:val="0014243B"/>
    <w:rsid w:val="00142D99"/>
    <w:rsid w:val="001437B8"/>
    <w:rsid w:val="00143CE4"/>
    <w:rsid w:val="0014442E"/>
    <w:rsid w:val="001450CB"/>
    <w:rsid w:val="00145942"/>
    <w:rsid w:val="001459B8"/>
    <w:rsid w:val="00146B73"/>
    <w:rsid w:val="00146DEB"/>
    <w:rsid w:val="00147339"/>
    <w:rsid w:val="001474EB"/>
    <w:rsid w:val="00150C4B"/>
    <w:rsid w:val="00151072"/>
    <w:rsid w:val="00151C43"/>
    <w:rsid w:val="00151EB4"/>
    <w:rsid w:val="001525F3"/>
    <w:rsid w:val="00152735"/>
    <w:rsid w:val="001557AD"/>
    <w:rsid w:val="0015589C"/>
    <w:rsid w:val="001607E8"/>
    <w:rsid w:val="00160EFC"/>
    <w:rsid w:val="00161B2C"/>
    <w:rsid w:val="00161E3A"/>
    <w:rsid w:val="0016232F"/>
    <w:rsid w:val="001626F7"/>
    <w:rsid w:val="0016283F"/>
    <w:rsid w:val="00163087"/>
    <w:rsid w:val="001635C5"/>
    <w:rsid w:val="001638C7"/>
    <w:rsid w:val="00163908"/>
    <w:rsid w:val="0016412A"/>
    <w:rsid w:val="0016474A"/>
    <w:rsid w:val="00164E81"/>
    <w:rsid w:val="0016518B"/>
    <w:rsid w:val="00165223"/>
    <w:rsid w:val="00165B68"/>
    <w:rsid w:val="0016688B"/>
    <w:rsid w:val="0016769A"/>
    <w:rsid w:val="001707DF"/>
    <w:rsid w:val="001708CE"/>
    <w:rsid w:val="00171E12"/>
    <w:rsid w:val="00172DE7"/>
    <w:rsid w:val="00172F96"/>
    <w:rsid w:val="00173144"/>
    <w:rsid w:val="0017367F"/>
    <w:rsid w:val="00173F58"/>
    <w:rsid w:val="001743C7"/>
    <w:rsid w:val="001751AB"/>
    <w:rsid w:val="0017699F"/>
    <w:rsid w:val="00177684"/>
    <w:rsid w:val="00177A06"/>
    <w:rsid w:val="0018073C"/>
    <w:rsid w:val="00180D5A"/>
    <w:rsid w:val="00181664"/>
    <w:rsid w:val="0018172D"/>
    <w:rsid w:val="00182C40"/>
    <w:rsid w:val="00183F3C"/>
    <w:rsid w:val="00184EDD"/>
    <w:rsid w:val="001851B2"/>
    <w:rsid w:val="0018581C"/>
    <w:rsid w:val="00185B2E"/>
    <w:rsid w:val="00185FB0"/>
    <w:rsid w:val="0018654B"/>
    <w:rsid w:val="001865ED"/>
    <w:rsid w:val="001868FA"/>
    <w:rsid w:val="0018690C"/>
    <w:rsid w:val="001869FD"/>
    <w:rsid w:val="00186D40"/>
    <w:rsid w:val="00187C1B"/>
    <w:rsid w:val="00190893"/>
    <w:rsid w:val="00190A74"/>
    <w:rsid w:val="00190F65"/>
    <w:rsid w:val="001921B6"/>
    <w:rsid w:val="001921F2"/>
    <w:rsid w:val="00192E59"/>
    <w:rsid w:val="00193D17"/>
    <w:rsid w:val="0019499C"/>
    <w:rsid w:val="00195003"/>
    <w:rsid w:val="00195E39"/>
    <w:rsid w:val="001978F3"/>
    <w:rsid w:val="00197CA6"/>
    <w:rsid w:val="001A0B8D"/>
    <w:rsid w:val="001A1FAB"/>
    <w:rsid w:val="001A24C1"/>
    <w:rsid w:val="001A3470"/>
    <w:rsid w:val="001A3A60"/>
    <w:rsid w:val="001A436F"/>
    <w:rsid w:val="001A4B6C"/>
    <w:rsid w:val="001A6A8F"/>
    <w:rsid w:val="001A776F"/>
    <w:rsid w:val="001B05FF"/>
    <w:rsid w:val="001B0916"/>
    <w:rsid w:val="001B1B06"/>
    <w:rsid w:val="001B27B6"/>
    <w:rsid w:val="001B4186"/>
    <w:rsid w:val="001B4C93"/>
    <w:rsid w:val="001B5B8B"/>
    <w:rsid w:val="001B6907"/>
    <w:rsid w:val="001B74D8"/>
    <w:rsid w:val="001C0C2F"/>
    <w:rsid w:val="001C2D45"/>
    <w:rsid w:val="001C392E"/>
    <w:rsid w:val="001C47EF"/>
    <w:rsid w:val="001C4913"/>
    <w:rsid w:val="001C60D5"/>
    <w:rsid w:val="001C74AE"/>
    <w:rsid w:val="001D0DA0"/>
    <w:rsid w:val="001D1F07"/>
    <w:rsid w:val="001D2519"/>
    <w:rsid w:val="001D352A"/>
    <w:rsid w:val="001D3561"/>
    <w:rsid w:val="001D3CA7"/>
    <w:rsid w:val="001D40AD"/>
    <w:rsid w:val="001D4471"/>
    <w:rsid w:val="001D66D1"/>
    <w:rsid w:val="001D6770"/>
    <w:rsid w:val="001E01AA"/>
    <w:rsid w:val="001E27AC"/>
    <w:rsid w:val="001E2B8F"/>
    <w:rsid w:val="001E2CF2"/>
    <w:rsid w:val="001E3D7B"/>
    <w:rsid w:val="001E3FEE"/>
    <w:rsid w:val="001E5D9D"/>
    <w:rsid w:val="001E5ECA"/>
    <w:rsid w:val="001E77C5"/>
    <w:rsid w:val="001F0B50"/>
    <w:rsid w:val="001F32B8"/>
    <w:rsid w:val="001F379C"/>
    <w:rsid w:val="001F37DC"/>
    <w:rsid w:val="001F380E"/>
    <w:rsid w:val="001F4DFE"/>
    <w:rsid w:val="001F5FCE"/>
    <w:rsid w:val="001F6633"/>
    <w:rsid w:val="001F682E"/>
    <w:rsid w:val="001F6EBA"/>
    <w:rsid w:val="001F7011"/>
    <w:rsid w:val="00201317"/>
    <w:rsid w:val="00201D25"/>
    <w:rsid w:val="002040FD"/>
    <w:rsid w:val="0020509C"/>
    <w:rsid w:val="0020512D"/>
    <w:rsid w:val="0020616F"/>
    <w:rsid w:val="002061C4"/>
    <w:rsid w:val="0020649F"/>
    <w:rsid w:val="00206536"/>
    <w:rsid w:val="002065B5"/>
    <w:rsid w:val="00207EF9"/>
    <w:rsid w:val="0021073D"/>
    <w:rsid w:val="00214E49"/>
    <w:rsid w:val="002159A2"/>
    <w:rsid w:val="00215E63"/>
    <w:rsid w:val="00216BA9"/>
    <w:rsid w:val="00216D0E"/>
    <w:rsid w:val="002171BE"/>
    <w:rsid w:val="0021722C"/>
    <w:rsid w:val="002172AE"/>
    <w:rsid w:val="002172E4"/>
    <w:rsid w:val="0022068E"/>
    <w:rsid w:val="002208FB"/>
    <w:rsid w:val="00220A80"/>
    <w:rsid w:val="00221497"/>
    <w:rsid w:val="002221C7"/>
    <w:rsid w:val="00223209"/>
    <w:rsid w:val="002235D0"/>
    <w:rsid w:val="002236B4"/>
    <w:rsid w:val="002239B7"/>
    <w:rsid w:val="00223D82"/>
    <w:rsid w:val="00224032"/>
    <w:rsid w:val="00225593"/>
    <w:rsid w:val="00225626"/>
    <w:rsid w:val="00226259"/>
    <w:rsid w:val="002304EC"/>
    <w:rsid w:val="00230614"/>
    <w:rsid w:val="00230DFF"/>
    <w:rsid w:val="00230EDF"/>
    <w:rsid w:val="0023108C"/>
    <w:rsid w:val="00231AB9"/>
    <w:rsid w:val="00232217"/>
    <w:rsid w:val="0023262C"/>
    <w:rsid w:val="0023370C"/>
    <w:rsid w:val="00233EE6"/>
    <w:rsid w:val="0023635D"/>
    <w:rsid w:val="0023679F"/>
    <w:rsid w:val="002367B1"/>
    <w:rsid w:val="002373A1"/>
    <w:rsid w:val="002379D9"/>
    <w:rsid w:val="0024005F"/>
    <w:rsid w:val="00240201"/>
    <w:rsid w:val="00242CCD"/>
    <w:rsid w:val="0024364E"/>
    <w:rsid w:val="00243AF3"/>
    <w:rsid w:val="00244F2F"/>
    <w:rsid w:val="002459B8"/>
    <w:rsid w:val="002510A3"/>
    <w:rsid w:val="0025188B"/>
    <w:rsid w:val="0025250E"/>
    <w:rsid w:val="002525B6"/>
    <w:rsid w:val="00252622"/>
    <w:rsid w:val="0025264C"/>
    <w:rsid w:val="00252C9D"/>
    <w:rsid w:val="00252D08"/>
    <w:rsid w:val="00253013"/>
    <w:rsid w:val="00253E80"/>
    <w:rsid w:val="00254455"/>
    <w:rsid w:val="00254E46"/>
    <w:rsid w:val="002555DC"/>
    <w:rsid w:val="002576F8"/>
    <w:rsid w:val="00257D8D"/>
    <w:rsid w:val="00257E4B"/>
    <w:rsid w:val="002608CD"/>
    <w:rsid w:val="00260EDA"/>
    <w:rsid w:val="00261E6B"/>
    <w:rsid w:val="0026279E"/>
    <w:rsid w:val="0026610E"/>
    <w:rsid w:val="00267059"/>
    <w:rsid w:val="002672B5"/>
    <w:rsid w:val="002676E7"/>
    <w:rsid w:val="0027005D"/>
    <w:rsid w:val="002702F4"/>
    <w:rsid w:val="002709E5"/>
    <w:rsid w:val="00270E43"/>
    <w:rsid w:val="00270EE2"/>
    <w:rsid w:val="00272AF1"/>
    <w:rsid w:val="00272BB9"/>
    <w:rsid w:val="002731A3"/>
    <w:rsid w:val="002733F5"/>
    <w:rsid w:val="00273DC4"/>
    <w:rsid w:val="00275CAC"/>
    <w:rsid w:val="00275E27"/>
    <w:rsid w:val="00276436"/>
    <w:rsid w:val="00276588"/>
    <w:rsid w:val="00277ED2"/>
    <w:rsid w:val="00280C10"/>
    <w:rsid w:val="00280CA1"/>
    <w:rsid w:val="00281080"/>
    <w:rsid w:val="00282863"/>
    <w:rsid w:val="002828A1"/>
    <w:rsid w:val="00282A27"/>
    <w:rsid w:val="0028425C"/>
    <w:rsid w:val="00284917"/>
    <w:rsid w:val="002849B5"/>
    <w:rsid w:val="00284B58"/>
    <w:rsid w:val="002854C0"/>
    <w:rsid w:val="002854E8"/>
    <w:rsid w:val="00285B1C"/>
    <w:rsid w:val="00285D33"/>
    <w:rsid w:val="00285E93"/>
    <w:rsid w:val="00286841"/>
    <w:rsid w:val="00287EC2"/>
    <w:rsid w:val="0029180D"/>
    <w:rsid w:val="00291B5C"/>
    <w:rsid w:val="002951C3"/>
    <w:rsid w:val="0029524D"/>
    <w:rsid w:val="002966B5"/>
    <w:rsid w:val="00296A9F"/>
    <w:rsid w:val="00297E82"/>
    <w:rsid w:val="002A17C5"/>
    <w:rsid w:val="002A248B"/>
    <w:rsid w:val="002A2E9C"/>
    <w:rsid w:val="002A395C"/>
    <w:rsid w:val="002A4891"/>
    <w:rsid w:val="002A5E3B"/>
    <w:rsid w:val="002A64C3"/>
    <w:rsid w:val="002A78AB"/>
    <w:rsid w:val="002B080E"/>
    <w:rsid w:val="002B188B"/>
    <w:rsid w:val="002B18C6"/>
    <w:rsid w:val="002B18E9"/>
    <w:rsid w:val="002B3952"/>
    <w:rsid w:val="002B39BE"/>
    <w:rsid w:val="002B3FB5"/>
    <w:rsid w:val="002B4106"/>
    <w:rsid w:val="002B4F60"/>
    <w:rsid w:val="002B5BD8"/>
    <w:rsid w:val="002B5E3A"/>
    <w:rsid w:val="002B6059"/>
    <w:rsid w:val="002B62F4"/>
    <w:rsid w:val="002B7AA2"/>
    <w:rsid w:val="002B7C35"/>
    <w:rsid w:val="002C016D"/>
    <w:rsid w:val="002C02B8"/>
    <w:rsid w:val="002C05DB"/>
    <w:rsid w:val="002C0684"/>
    <w:rsid w:val="002C0A09"/>
    <w:rsid w:val="002C1643"/>
    <w:rsid w:val="002C1900"/>
    <w:rsid w:val="002C279D"/>
    <w:rsid w:val="002C2B3D"/>
    <w:rsid w:val="002C2F43"/>
    <w:rsid w:val="002C31EF"/>
    <w:rsid w:val="002C5872"/>
    <w:rsid w:val="002C5C88"/>
    <w:rsid w:val="002C6C5D"/>
    <w:rsid w:val="002C704B"/>
    <w:rsid w:val="002C78CB"/>
    <w:rsid w:val="002D08FB"/>
    <w:rsid w:val="002D0A45"/>
    <w:rsid w:val="002D2047"/>
    <w:rsid w:val="002D316D"/>
    <w:rsid w:val="002D338F"/>
    <w:rsid w:val="002D3830"/>
    <w:rsid w:val="002D386C"/>
    <w:rsid w:val="002D389C"/>
    <w:rsid w:val="002D3926"/>
    <w:rsid w:val="002D415F"/>
    <w:rsid w:val="002D4D51"/>
    <w:rsid w:val="002D4D6A"/>
    <w:rsid w:val="002D5636"/>
    <w:rsid w:val="002D6976"/>
    <w:rsid w:val="002D7B5A"/>
    <w:rsid w:val="002E08F4"/>
    <w:rsid w:val="002E1168"/>
    <w:rsid w:val="002E1AFF"/>
    <w:rsid w:val="002E251F"/>
    <w:rsid w:val="002E277A"/>
    <w:rsid w:val="002E287E"/>
    <w:rsid w:val="002E409B"/>
    <w:rsid w:val="002E4870"/>
    <w:rsid w:val="002E4CF4"/>
    <w:rsid w:val="002E506B"/>
    <w:rsid w:val="002E64B9"/>
    <w:rsid w:val="002E774E"/>
    <w:rsid w:val="002E791F"/>
    <w:rsid w:val="002F08EE"/>
    <w:rsid w:val="002F304A"/>
    <w:rsid w:val="002F35DA"/>
    <w:rsid w:val="002F36F1"/>
    <w:rsid w:val="002F4F2F"/>
    <w:rsid w:val="002F699C"/>
    <w:rsid w:val="00300660"/>
    <w:rsid w:val="00300715"/>
    <w:rsid w:val="00300D86"/>
    <w:rsid w:val="00301AB1"/>
    <w:rsid w:val="00302043"/>
    <w:rsid w:val="00302138"/>
    <w:rsid w:val="00302527"/>
    <w:rsid w:val="003035C6"/>
    <w:rsid w:val="00303D9A"/>
    <w:rsid w:val="00303FB1"/>
    <w:rsid w:val="00305644"/>
    <w:rsid w:val="00305A98"/>
    <w:rsid w:val="00305B36"/>
    <w:rsid w:val="00305D40"/>
    <w:rsid w:val="003063E6"/>
    <w:rsid w:val="0030743D"/>
    <w:rsid w:val="003076DD"/>
    <w:rsid w:val="003079F8"/>
    <w:rsid w:val="00307CF9"/>
    <w:rsid w:val="0031053B"/>
    <w:rsid w:val="00311461"/>
    <w:rsid w:val="003115DA"/>
    <w:rsid w:val="00311D69"/>
    <w:rsid w:val="0031313D"/>
    <w:rsid w:val="0031355E"/>
    <w:rsid w:val="00313AB8"/>
    <w:rsid w:val="00314B8F"/>
    <w:rsid w:val="00315499"/>
    <w:rsid w:val="00315FC9"/>
    <w:rsid w:val="00320FE6"/>
    <w:rsid w:val="003210A9"/>
    <w:rsid w:val="0032191D"/>
    <w:rsid w:val="00321C5E"/>
    <w:rsid w:val="0032311B"/>
    <w:rsid w:val="00324445"/>
    <w:rsid w:val="00324A0F"/>
    <w:rsid w:val="00324BAB"/>
    <w:rsid w:val="003257EA"/>
    <w:rsid w:val="003264CA"/>
    <w:rsid w:val="00326A8B"/>
    <w:rsid w:val="00326B2B"/>
    <w:rsid w:val="0032741B"/>
    <w:rsid w:val="003276FE"/>
    <w:rsid w:val="003305E9"/>
    <w:rsid w:val="00331EA0"/>
    <w:rsid w:val="003320FC"/>
    <w:rsid w:val="00334397"/>
    <w:rsid w:val="0033443B"/>
    <w:rsid w:val="00335117"/>
    <w:rsid w:val="00336B17"/>
    <w:rsid w:val="00337A2A"/>
    <w:rsid w:val="00337B94"/>
    <w:rsid w:val="003414F1"/>
    <w:rsid w:val="003417FB"/>
    <w:rsid w:val="003418FB"/>
    <w:rsid w:val="00342A68"/>
    <w:rsid w:val="00342B7A"/>
    <w:rsid w:val="00343193"/>
    <w:rsid w:val="00343B4E"/>
    <w:rsid w:val="003448BA"/>
    <w:rsid w:val="00344B87"/>
    <w:rsid w:val="00345128"/>
    <w:rsid w:val="00345A39"/>
    <w:rsid w:val="00346B2F"/>
    <w:rsid w:val="00347C2F"/>
    <w:rsid w:val="00347DD2"/>
    <w:rsid w:val="00350007"/>
    <w:rsid w:val="003501CD"/>
    <w:rsid w:val="00350FCE"/>
    <w:rsid w:val="00351A8F"/>
    <w:rsid w:val="0035204C"/>
    <w:rsid w:val="00352847"/>
    <w:rsid w:val="00352B69"/>
    <w:rsid w:val="003533DD"/>
    <w:rsid w:val="003536FF"/>
    <w:rsid w:val="0035391C"/>
    <w:rsid w:val="003545F6"/>
    <w:rsid w:val="00354E1B"/>
    <w:rsid w:val="003551E5"/>
    <w:rsid w:val="00355848"/>
    <w:rsid w:val="00357C56"/>
    <w:rsid w:val="00357F80"/>
    <w:rsid w:val="0036009C"/>
    <w:rsid w:val="0036023C"/>
    <w:rsid w:val="00360FEA"/>
    <w:rsid w:val="00362DE0"/>
    <w:rsid w:val="00364902"/>
    <w:rsid w:val="00364B52"/>
    <w:rsid w:val="00366A00"/>
    <w:rsid w:val="00367F36"/>
    <w:rsid w:val="00372D8A"/>
    <w:rsid w:val="003750B7"/>
    <w:rsid w:val="00376C46"/>
    <w:rsid w:val="003775F2"/>
    <w:rsid w:val="003801F8"/>
    <w:rsid w:val="00380AAB"/>
    <w:rsid w:val="0038149E"/>
    <w:rsid w:val="003815B8"/>
    <w:rsid w:val="0038171C"/>
    <w:rsid w:val="00383440"/>
    <w:rsid w:val="00383784"/>
    <w:rsid w:val="00384469"/>
    <w:rsid w:val="00384655"/>
    <w:rsid w:val="00384E63"/>
    <w:rsid w:val="003864D8"/>
    <w:rsid w:val="00387BAE"/>
    <w:rsid w:val="00390998"/>
    <w:rsid w:val="00390C6B"/>
    <w:rsid w:val="00390EBE"/>
    <w:rsid w:val="00391D2D"/>
    <w:rsid w:val="00391DE8"/>
    <w:rsid w:val="00391F08"/>
    <w:rsid w:val="00392974"/>
    <w:rsid w:val="00393228"/>
    <w:rsid w:val="00393A5A"/>
    <w:rsid w:val="0039452F"/>
    <w:rsid w:val="003946D0"/>
    <w:rsid w:val="00394A3A"/>
    <w:rsid w:val="00395B2D"/>
    <w:rsid w:val="0039616B"/>
    <w:rsid w:val="00397172"/>
    <w:rsid w:val="00397857"/>
    <w:rsid w:val="003A01EF"/>
    <w:rsid w:val="003A08DC"/>
    <w:rsid w:val="003A08E8"/>
    <w:rsid w:val="003A0AC4"/>
    <w:rsid w:val="003A1011"/>
    <w:rsid w:val="003A1340"/>
    <w:rsid w:val="003A135A"/>
    <w:rsid w:val="003A250B"/>
    <w:rsid w:val="003A38A3"/>
    <w:rsid w:val="003A46A7"/>
    <w:rsid w:val="003A585F"/>
    <w:rsid w:val="003A6A48"/>
    <w:rsid w:val="003A7899"/>
    <w:rsid w:val="003A7DC7"/>
    <w:rsid w:val="003B000C"/>
    <w:rsid w:val="003B1554"/>
    <w:rsid w:val="003B30DA"/>
    <w:rsid w:val="003B4069"/>
    <w:rsid w:val="003B46C7"/>
    <w:rsid w:val="003B599F"/>
    <w:rsid w:val="003B69B7"/>
    <w:rsid w:val="003B6A6A"/>
    <w:rsid w:val="003B6B8A"/>
    <w:rsid w:val="003B6E46"/>
    <w:rsid w:val="003B6F34"/>
    <w:rsid w:val="003C18E6"/>
    <w:rsid w:val="003C26FE"/>
    <w:rsid w:val="003C39AC"/>
    <w:rsid w:val="003C3CD5"/>
    <w:rsid w:val="003C3F34"/>
    <w:rsid w:val="003C49CC"/>
    <w:rsid w:val="003C4B67"/>
    <w:rsid w:val="003C530C"/>
    <w:rsid w:val="003C622C"/>
    <w:rsid w:val="003D02E7"/>
    <w:rsid w:val="003D1ED1"/>
    <w:rsid w:val="003D1FFC"/>
    <w:rsid w:val="003D2599"/>
    <w:rsid w:val="003D2F75"/>
    <w:rsid w:val="003D4D03"/>
    <w:rsid w:val="003D66BB"/>
    <w:rsid w:val="003D728B"/>
    <w:rsid w:val="003E04CE"/>
    <w:rsid w:val="003E13A0"/>
    <w:rsid w:val="003E154C"/>
    <w:rsid w:val="003E1686"/>
    <w:rsid w:val="003E1B26"/>
    <w:rsid w:val="003E2835"/>
    <w:rsid w:val="003E286F"/>
    <w:rsid w:val="003E3C8C"/>
    <w:rsid w:val="003E4007"/>
    <w:rsid w:val="003E40AE"/>
    <w:rsid w:val="003E4F76"/>
    <w:rsid w:val="003E513C"/>
    <w:rsid w:val="003E5715"/>
    <w:rsid w:val="003E59EF"/>
    <w:rsid w:val="003E76FE"/>
    <w:rsid w:val="003F06DB"/>
    <w:rsid w:val="003F08B3"/>
    <w:rsid w:val="003F14E1"/>
    <w:rsid w:val="003F238D"/>
    <w:rsid w:val="003F2481"/>
    <w:rsid w:val="003F26D3"/>
    <w:rsid w:val="003F4CB8"/>
    <w:rsid w:val="003F4F1F"/>
    <w:rsid w:val="003F5F68"/>
    <w:rsid w:val="003F78DA"/>
    <w:rsid w:val="004001A0"/>
    <w:rsid w:val="004019B5"/>
    <w:rsid w:val="00402669"/>
    <w:rsid w:val="004038D8"/>
    <w:rsid w:val="00404877"/>
    <w:rsid w:val="004051B0"/>
    <w:rsid w:val="004051C3"/>
    <w:rsid w:val="00406522"/>
    <w:rsid w:val="00406888"/>
    <w:rsid w:val="004068E7"/>
    <w:rsid w:val="00407756"/>
    <w:rsid w:val="00410357"/>
    <w:rsid w:val="00411676"/>
    <w:rsid w:val="0041372C"/>
    <w:rsid w:val="00413785"/>
    <w:rsid w:val="00413E4A"/>
    <w:rsid w:val="00414CE9"/>
    <w:rsid w:val="004156C5"/>
    <w:rsid w:val="004157D4"/>
    <w:rsid w:val="004178FE"/>
    <w:rsid w:val="004179A0"/>
    <w:rsid w:val="00417DF4"/>
    <w:rsid w:val="00417F69"/>
    <w:rsid w:val="00420279"/>
    <w:rsid w:val="004203C2"/>
    <w:rsid w:val="00420C8A"/>
    <w:rsid w:val="00421DDF"/>
    <w:rsid w:val="004220E4"/>
    <w:rsid w:val="00422446"/>
    <w:rsid w:val="004233FD"/>
    <w:rsid w:val="00423A4C"/>
    <w:rsid w:val="00423F19"/>
    <w:rsid w:val="00424767"/>
    <w:rsid w:val="00425298"/>
    <w:rsid w:val="004259F2"/>
    <w:rsid w:val="00425E0A"/>
    <w:rsid w:val="00425F88"/>
    <w:rsid w:val="0042630D"/>
    <w:rsid w:val="00426322"/>
    <w:rsid w:val="004266CA"/>
    <w:rsid w:val="00426B2B"/>
    <w:rsid w:val="00426BF2"/>
    <w:rsid w:val="004273CA"/>
    <w:rsid w:val="00431109"/>
    <w:rsid w:val="00431447"/>
    <w:rsid w:val="00431587"/>
    <w:rsid w:val="0043332B"/>
    <w:rsid w:val="004337E8"/>
    <w:rsid w:val="00434D96"/>
    <w:rsid w:val="004350BB"/>
    <w:rsid w:val="00435A41"/>
    <w:rsid w:val="004361FE"/>
    <w:rsid w:val="00436CEE"/>
    <w:rsid w:val="00436E28"/>
    <w:rsid w:val="0044082C"/>
    <w:rsid w:val="00445560"/>
    <w:rsid w:val="0044599D"/>
    <w:rsid w:val="00445DD2"/>
    <w:rsid w:val="00446D58"/>
    <w:rsid w:val="00446D79"/>
    <w:rsid w:val="00450981"/>
    <w:rsid w:val="00450DEC"/>
    <w:rsid w:val="00451761"/>
    <w:rsid w:val="00451BB7"/>
    <w:rsid w:val="004524F4"/>
    <w:rsid w:val="00452630"/>
    <w:rsid w:val="004526BB"/>
    <w:rsid w:val="00452C75"/>
    <w:rsid w:val="0045305B"/>
    <w:rsid w:val="004530F7"/>
    <w:rsid w:val="00453478"/>
    <w:rsid w:val="004557EF"/>
    <w:rsid w:val="00455953"/>
    <w:rsid w:val="004563B6"/>
    <w:rsid w:val="00456CD8"/>
    <w:rsid w:val="00457315"/>
    <w:rsid w:val="00457735"/>
    <w:rsid w:val="00457DD2"/>
    <w:rsid w:val="0046043C"/>
    <w:rsid w:val="004604EC"/>
    <w:rsid w:val="00460509"/>
    <w:rsid w:val="004616BC"/>
    <w:rsid w:val="00461794"/>
    <w:rsid w:val="00462400"/>
    <w:rsid w:val="00462632"/>
    <w:rsid w:val="00462893"/>
    <w:rsid w:val="00462977"/>
    <w:rsid w:val="0046378B"/>
    <w:rsid w:val="00463A24"/>
    <w:rsid w:val="00463E6E"/>
    <w:rsid w:val="00464C46"/>
    <w:rsid w:val="00464F17"/>
    <w:rsid w:val="0046568C"/>
    <w:rsid w:val="00466717"/>
    <w:rsid w:val="004674CD"/>
    <w:rsid w:val="004676BC"/>
    <w:rsid w:val="00471441"/>
    <w:rsid w:val="00471A46"/>
    <w:rsid w:val="00471B0F"/>
    <w:rsid w:val="004720C6"/>
    <w:rsid w:val="004727DA"/>
    <w:rsid w:val="00472801"/>
    <w:rsid w:val="004729D8"/>
    <w:rsid w:val="00474A1F"/>
    <w:rsid w:val="00474BC8"/>
    <w:rsid w:val="004751D9"/>
    <w:rsid w:val="00475E06"/>
    <w:rsid w:val="00477717"/>
    <w:rsid w:val="00477915"/>
    <w:rsid w:val="0047795A"/>
    <w:rsid w:val="00481361"/>
    <w:rsid w:val="004825B9"/>
    <w:rsid w:val="00482656"/>
    <w:rsid w:val="00482BAF"/>
    <w:rsid w:val="0048401D"/>
    <w:rsid w:val="004840FA"/>
    <w:rsid w:val="00484A3A"/>
    <w:rsid w:val="00484A47"/>
    <w:rsid w:val="00484B9D"/>
    <w:rsid w:val="00484FFD"/>
    <w:rsid w:val="00485CBE"/>
    <w:rsid w:val="00485CEC"/>
    <w:rsid w:val="00485E9F"/>
    <w:rsid w:val="0048717D"/>
    <w:rsid w:val="0048724B"/>
    <w:rsid w:val="00487BB8"/>
    <w:rsid w:val="004902AF"/>
    <w:rsid w:val="0049051E"/>
    <w:rsid w:val="00490977"/>
    <w:rsid w:val="00490A7D"/>
    <w:rsid w:val="00491010"/>
    <w:rsid w:val="00491C32"/>
    <w:rsid w:val="00492AB3"/>
    <w:rsid w:val="00493087"/>
    <w:rsid w:val="00493C56"/>
    <w:rsid w:val="004949BB"/>
    <w:rsid w:val="00494DA0"/>
    <w:rsid w:val="00495FC4"/>
    <w:rsid w:val="004971E9"/>
    <w:rsid w:val="00497D53"/>
    <w:rsid w:val="00497E84"/>
    <w:rsid w:val="004A02BB"/>
    <w:rsid w:val="004A064A"/>
    <w:rsid w:val="004A0E69"/>
    <w:rsid w:val="004A101C"/>
    <w:rsid w:val="004A1211"/>
    <w:rsid w:val="004A135A"/>
    <w:rsid w:val="004A188B"/>
    <w:rsid w:val="004A20EC"/>
    <w:rsid w:val="004A260A"/>
    <w:rsid w:val="004A2B66"/>
    <w:rsid w:val="004A35AA"/>
    <w:rsid w:val="004A6583"/>
    <w:rsid w:val="004A7A05"/>
    <w:rsid w:val="004B0570"/>
    <w:rsid w:val="004B0868"/>
    <w:rsid w:val="004B0C95"/>
    <w:rsid w:val="004B2442"/>
    <w:rsid w:val="004B2DD9"/>
    <w:rsid w:val="004B453A"/>
    <w:rsid w:val="004B5212"/>
    <w:rsid w:val="004B5885"/>
    <w:rsid w:val="004B59AA"/>
    <w:rsid w:val="004B6825"/>
    <w:rsid w:val="004C2804"/>
    <w:rsid w:val="004C2A21"/>
    <w:rsid w:val="004C3D00"/>
    <w:rsid w:val="004C4AB2"/>
    <w:rsid w:val="004C620B"/>
    <w:rsid w:val="004C6537"/>
    <w:rsid w:val="004C7151"/>
    <w:rsid w:val="004C7809"/>
    <w:rsid w:val="004D0321"/>
    <w:rsid w:val="004D089D"/>
    <w:rsid w:val="004D09C1"/>
    <w:rsid w:val="004D1E1A"/>
    <w:rsid w:val="004D2570"/>
    <w:rsid w:val="004D267A"/>
    <w:rsid w:val="004D2CE1"/>
    <w:rsid w:val="004D3627"/>
    <w:rsid w:val="004D4DDC"/>
    <w:rsid w:val="004D58E8"/>
    <w:rsid w:val="004D5D97"/>
    <w:rsid w:val="004D65F6"/>
    <w:rsid w:val="004D66E8"/>
    <w:rsid w:val="004D679E"/>
    <w:rsid w:val="004D6F5C"/>
    <w:rsid w:val="004E1045"/>
    <w:rsid w:val="004E15D3"/>
    <w:rsid w:val="004E30B6"/>
    <w:rsid w:val="004E3AB8"/>
    <w:rsid w:val="004E4840"/>
    <w:rsid w:val="004E501B"/>
    <w:rsid w:val="004E5F26"/>
    <w:rsid w:val="004E6200"/>
    <w:rsid w:val="004E659B"/>
    <w:rsid w:val="004F0962"/>
    <w:rsid w:val="004F0DA9"/>
    <w:rsid w:val="004F1FEC"/>
    <w:rsid w:val="004F22F2"/>
    <w:rsid w:val="004F3391"/>
    <w:rsid w:val="004F443B"/>
    <w:rsid w:val="004F4568"/>
    <w:rsid w:val="004F4F74"/>
    <w:rsid w:val="004F5709"/>
    <w:rsid w:val="004F5C50"/>
    <w:rsid w:val="004F5E12"/>
    <w:rsid w:val="004F5E32"/>
    <w:rsid w:val="004F6144"/>
    <w:rsid w:val="004F66FB"/>
    <w:rsid w:val="004F6EE8"/>
    <w:rsid w:val="004F7B33"/>
    <w:rsid w:val="004F7D30"/>
    <w:rsid w:val="004F7E8D"/>
    <w:rsid w:val="005009B5"/>
    <w:rsid w:val="005027C6"/>
    <w:rsid w:val="00502B39"/>
    <w:rsid w:val="00503709"/>
    <w:rsid w:val="00503EEE"/>
    <w:rsid w:val="0050402D"/>
    <w:rsid w:val="00504D55"/>
    <w:rsid w:val="00507B7E"/>
    <w:rsid w:val="00510050"/>
    <w:rsid w:val="00511079"/>
    <w:rsid w:val="00511928"/>
    <w:rsid w:val="00511C72"/>
    <w:rsid w:val="00512347"/>
    <w:rsid w:val="00513403"/>
    <w:rsid w:val="005135EB"/>
    <w:rsid w:val="0051403A"/>
    <w:rsid w:val="005154A8"/>
    <w:rsid w:val="00516163"/>
    <w:rsid w:val="00516222"/>
    <w:rsid w:val="00516385"/>
    <w:rsid w:val="005166C9"/>
    <w:rsid w:val="005172DE"/>
    <w:rsid w:val="005177FC"/>
    <w:rsid w:val="00517C86"/>
    <w:rsid w:val="00517D8F"/>
    <w:rsid w:val="00517DB4"/>
    <w:rsid w:val="00520488"/>
    <w:rsid w:val="00520869"/>
    <w:rsid w:val="00521020"/>
    <w:rsid w:val="00521351"/>
    <w:rsid w:val="0052144C"/>
    <w:rsid w:val="00521B18"/>
    <w:rsid w:val="00521C72"/>
    <w:rsid w:val="00522842"/>
    <w:rsid w:val="00523198"/>
    <w:rsid w:val="005233AA"/>
    <w:rsid w:val="00524804"/>
    <w:rsid w:val="00525EB6"/>
    <w:rsid w:val="00530E3C"/>
    <w:rsid w:val="00530EE3"/>
    <w:rsid w:val="00531134"/>
    <w:rsid w:val="005326E9"/>
    <w:rsid w:val="00534590"/>
    <w:rsid w:val="005363C5"/>
    <w:rsid w:val="005364C7"/>
    <w:rsid w:val="00540E41"/>
    <w:rsid w:val="005413FC"/>
    <w:rsid w:val="005432BD"/>
    <w:rsid w:val="00544A06"/>
    <w:rsid w:val="005450D8"/>
    <w:rsid w:val="005451A7"/>
    <w:rsid w:val="005452A7"/>
    <w:rsid w:val="00545B29"/>
    <w:rsid w:val="00545F39"/>
    <w:rsid w:val="00546048"/>
    <w:rsid w:val="00546807"/>
    <w:rsid w:val="005477C0"/>
    <w:rsid w:val="00547E94"/>
    <w:rsid w:val="005511F8"/>
    <w:rsid w:val="0055134D"/>
    <w:rsid w:val="005529DC"/>
    <w:rsid w:val="00553415"/>
    <w:rsid w:val="00553654"/>
    <w:rsid w:val="0055403A"/>
    <w:rsid w:val="00554DAA"/>
    <w:rsid w:val="00554E6B"/>
    <w:rsid w:val="00556D03"/>
    <w:rsid w:val="0055736F"/>
    <w:rsid w:val="0055772A"/>
    <w:rsid w:val="00557F1F"/>
    <w:rsid w:val="00560059"/>
    <w:rsid w:val="0056007F"/>
    <w:rsid w:val="005604FD"/>
    <w:rsid w:val="0056102E"/>
    <w:rsid w:val="00562431"/>
    <w:rsid w:val="005630D9"/>
    <w:rsid w:val="00563900"/>
    <w:rsid w:val="00563E33"/>
    <w:rsid w:val="00564B33"/>
    <w:rsid w:val="0056612E"/>
    <w:rsid w:val="00566A1E"/>
    <w:rsid w:val="005675E7"/>
    <w:rsid w:val="005714D4"/>
    <w:rsid w:val="0057179C"/>
    <w:rsid w:val="00572CA3"/>
    <w:rsid w:val="00573A56"/>
    <w:rsid w:val="00574FF0"/>
    <w:rsid w:val="005768B4"/>
    <w:rsid w:val="005771ED"/>
    <w:rsid w:val="0057725B"/>
    <w:rsid w:val="0057727D"/>
    <w:rsid w:val="00577B84"/>
    <w:rsid w:val="00577DC4"/>
    <w:rsid w:val="00577FBD"/>
    <w:rsid w:val="00580315"/>
    <w:rsid w:val="005804B9"/>
    <w:rsid w:val="005809CA"/>
    <w:rsid w:val="0058116D"/>
    <w:rsid w:val="00581765"/>
    <w:rsid w:val="00582010"/>
    <w:rsid w:val="00582D5C"/>
    <w:rsid w:val="005831B7"/>
    <w:rsid w:val="005839AE"/>
    <w:rsid w:val="00583AF7"/>
    <w:rsid w:val="00583CD8"/>
    <w:rsid w:val="0058405B"/>
    <w:rsid w:val="00585E38"/>
    <w:rsid w:val="00586428"/>
    <w:rsid w:val="00586727"/>
    <w:rsid w:val="00586976"/>
    <w:rsid w:val="005875EB"/>
    <w:rsid w:val="00587785"/>
    <w:rsid w:val="005901E7"/>
    <w:rsid w:val="00590AEA"/>
    <w:rsid w:val="00591B1E"/>
    <w:rsid w:val="00592193"/>
    <w:rsid w:val="00593B0F"/>
    <w:rsid w:val="005947E6"/>
    <w:rsid w:val="005955DE"/>
    <w:rsid w:val="00595871"/>
    <w:rsid w:val="00595B4E"/>
    <w:rsid w:val="00595B6C"/>
    <w:rsid w:val="00595D48"/>
    <w:rsid w:val="00595EF4"/>
    <w:rsid w:val="00596092"/>
    <w:rsid w:val="0059662F"/>
    <w:rsid w:val="00596CE8"/>
    <w:rsid w:val="005977A2"/>
    <w:rsid w:val="005A0446"/>
    <w:rsid w:val="005A08A8"/>
    <w:rsid w:val="005A09F0"/>
    <w:rsid w:val="005A15BB"/>
    <w:rsid w:val="005A2D41"/>
    <w:rsid w:val="005A30E6"/>
    <w:rsid w:val="005A39F6"/>
    <w:rsid w:val="005A3D69"/>
    <w:rsid w:val="005A4035"/>
    <w:rsid w:val="005A417F"/>
    <w:rsid w:val="005A452A"/>
    <w:rsid w:val="005A50BC"/>
    <w:rsid w:val="005A5809"/>
    <w:rsid w:val="005A5871"/>
    <w:rsid w:val="005A5BDB"/>
    <w:rsid w:val="005A61F3"/>
    <w:rsid w:val="005A7855"/>
    <w:rsid w:val="005B15DE"/>
    <w:rsid w:val="005B1CBF"/>
    <w:rsid w:val="005B30BB"/>
    <w:rsid w:val="005B362E"/>
    <w:rsid w:val="005B4B2B"/>
    <w:rsid w:val="005B4E71"/>
    <w:rsid w:val="005B4FCF"/>
    <w:rsid w:val="005B50B4"/>
    <w:rsid w:val="005B5981"/>
    <w:rsid w:val="005B64C6"/>
    <w:rsid w:val="005B6968"/>
    <w:rsid w:val="005B6E77"/>
    <w:rsid w:val="005B7405"/>
    <w:rsid w:val="005C027A"/>
    <w:rsid w:val="005C0580"/>
    <w:rsid w:val="005C1789"/>
    <w:rsid w:val="005C2A7F"/>
    <w:rsid w:val="005C2DFC"/>
    <w:rsid w:val="005C2EA3"/>
    <w:rsid w:val="005C339B"/>
    <w:rsid w:val="005C3D3F"/>
    <w:rsid w:val="005C4ACF"/>
    <w:rsid w:val="005C646D"/>
    <w:rsid w:val="005C651B"/>
    <w:rsid w:val="005C768D"/>
    <w:rsid w:val="005D069B"/>
    <w:rsid w:val="005D099A"/>
    <w:rsid w:val="005D0C5A"/>
    <w:rsid w:val="005D0E34"/>
    <w:rsid w:val="005D39D2"/>
    <w:rsid w:val="005D3A31"/>
    <w:rsid w:val="005D41D4"/>
    <w:rsid w:val="005D4411"/>
    <w:rsid w:val="005D44C7"/>
    <w:rsid w:val="005D47E9"/>
    <w:rsid w:val="005D5B46"/>
    <w:rsid w:val="005D5FD3"/>
    <w:rsid w:val="005D608F"/>
    <w:rsid w:val="005D6151"/>
    <w:rsid w:val="005D7ED4"/>
    <w:rsid w:val="005E1322"/>
    <w:rsid w:val="005E14B4"/>
    <w:rsid w:val="005E2276"/>
    <w:rsid w:val="005E23D1"/>
    <w:rsid w:val="005E2B2B"/>
    <w:rsid w:val="005E2BC0"/>
    <w:rsid w:val="005E3592"/>
    <w:rsid w:val="005E4499"/>
    <w:rsid w:val="005E57A1"/>
    <w:rsid w:val="005E5F8F"/>
    <w:rsid w:val="005E6723"/>
    <w:rsid w:val="005E6731"/>
    <w:rsid w:val="005E6B42"/>
    <w:rsid w:val="005E6E40"/>
    <w:rsid w:val="005E7025"/>
    <w:rsid w:val="005E74BF"/>
    <w:rsid w:val="005F14A4"/>
    <w:rsid w:val="005F1D1A"/>
    <w:rsid w:val="005F1F69"/>
    <w:rsid w:val="005F27F3"/>
    <w:rsid w:val="005F27FB"/>
    <w:rsid w:val="005F2F35"/>
    <w:rsid w:val="005F3ED5"/>
    <w:rsid w:val="005F4408"/>
    <w:rsid w:val="005F498A"/>
    <w:rsid w:val="005F75BC"/>
    <w:rsid w:val="005F76B0"/>
    <w:rsid w:val="00600133"/>
    <w:rsid w:val="00600C19"/>
    <w:rsid w:val="00600CE5"/>
    <w:rsid w:val="00602E43"/>
    <w:rsid w:val="00604530"/>
    <w:rsid w:val="006054C4"/>
    <w:rsid w:val="00605928"/>
    <w:rsid w:val="00605EDB"/>
    <w:rsid w:val="00606A7E"/>
    <w:rsid w:val="00606E5A"/>
    <w:rsid w:val="00606E97"/>
    <w:rsid w:val="0060768C"/>
    <w:rsid w:val="006107F4"/>
    <w:rsid w:val="00610FDA"/>
    <w:rsid w:val="00611CCA"/>
    <w:rsid w:val="00612A19"/>
    <w:rsid w:val="00612CC6"/>
    <w:rsid w:val="00614068"/>
    <w:rsid w:val="00614208"/>
    <w:rsid w:val="00614D21"/>
    <w:rsid w:val="006156B7"/>
    <w:rsid w:val="0061602B"/>
    <w:rsid w:val="0061663A"/>
    <w:rsid w:val="006166D2"/>
    <w:rsid w:val="00616C5A"/>
    <w:rsid w:val="00617178"/>
    <w:rsid w:val="00617A7E"/>
    <w:rsid w:val="00620C3E"/>
    <w:rsid w:val="0062104A"/>
    <w:rsid w:val="006211BD"/>
    <w:rsid w:val="00621F14"/>
    <w:rsid w:val="006227DF"/>
    <w:rsid w:val="0062288F"/>
    <w:rsid w:val="00623521"/>
    <w:rsid w:val="006235A7"/>
    <w:rsid w:val="0062398D"/>
    <w:rsid w:val="00623DE1"/>
    <w:rsid w:val="00624236"/>
    <w:rsid w:val="00624F8D"/>
    <w:rsid w:val="006251D6"/>
    <w:rsid w:val="006257BE"/>
    <w:rsid w:val="00627296"/>
    <w:rsid w:val="006277B4"/>
    <w:rsid w:val="006306A2"/>
    <w:rsid w:val="00630750"/>
    <w:rsid w:val="006314A8"/>
    <w:rsid w:val="006325BA"/>
    <w:rsid w:val="006334AB"/>
    <w:rsid w:val="00633C8D"/>
    <w:rsid w:val="006346C1"/>
    <w:rsid w:val="006350B0"/>
    <w:rsid w:val="0063524C"/>
    <w:rsid w:val="0063546C"/>
    <w:rsid w:val="006359DB"/>
    <w:rsid w:val="00635F9D"/>
    <w:rsid w:val="00636619"/>
    <w:rsid w:val="006377D8"/>
    <w:rsid w:val="00637C16"/>
    <w:rsid w:val="00640B11"/>
    <w:rsid w:val="00640F33"/>
    <w:rsid w:val="006410E4"/>
    <w:rsid w:val="0064180E"/>
    <w:rsid w:val="00641CF2"/>
    <w:rsid w:val="00641EC5"/>
    <w:rsid w:val="00641F70"/>
    <w:rsid w:val="00642491"/>
    <w:rsid w:val="00642FC3"/>
    <w:rsid w:val="006434C9"/>
    <w:rsid w:val="0064382E"/>
    <w:rsid w:val="00644C38"/>
    <w:rsid w:val="00645324"/>
    <w:rsid w:val="00645434"/>
    <w:rsid w:val="0064645B"/>
    <w:rsid w:val="00646C5A"/>
    <w:rsid w:val="00646D77"/>
    <w:rsid w:val="0064706C"/>
    <w:rsid w:val="006479D6"/>
    <w:rsid w:val="00647CA4"/>
    <w:rsid w:val="00647DEB"/>
    <w:rsid w:val="00650B06"/>
    <w:rsid w:val="00652BFA"/>
    <w:rsid w:val="006538D6"/>
    <w:rsid w:val="006542C9"/>
    <w:rsid w:val="00654ACC"/>
    <w:rsid w:val="00654AD0"/>
    <w:rsid w:val="00654B06"/>
    <w:rsid w:val="006554C9"/>
    <w:rsid w:val="0065565F"/>
    <w:rsid w:val="00655CD5"/>
    <w:rsid w:val="0065700A"/>
    <w:rsid w:val="00657F3F"/>
    <w:rsid w:val="00663991"/>
    <w:rsid w:val="00663E5B"/>
    <w:rsid w:val="00664B2D"/>
    <w:rsid w:val="00665610"/>
    <w:rsid w:val="00665BAF"/>
    <w:rsid w:val="00666317"/>
    <w:rsid w:val="0066641C"/>
    <w:rsid w:val="00666515"/>
    <w:rsid w:val="00667599"/>
    <w:rsid w:val="00673FE6"/>
    <w:rsid w:val="00674C28"/>
    <w:rsid w:val="00675483"/>
    <w:rsid w:val="00675678"/>
    <w:rsid w:val="00676043"/>
    <w:rsid w:val="006762C5"/>
    <w:rsid w:val="006768AC"/>
    <w:rsid w:val="0067711F"/>
    <w:rsid w:val="00677CD5"/>
    <w:rsid w:val="006803CA"/>
    <w:rsid w:val="006805CA"/>
    <w:rsid w:val="00681AA5"/>
    <w:rsid w:val="00681B69"/>
    <w:rsid w:val="0068283B"/>
    <w:rsid w:val="006830DC"/>
    <w:rsid w:val="0068392C"/>
    <w:rsid w:val="0068518C"/>
    <w:rsid w:val="0068565F"/>
    <w:rsid w:val="00685956"/>
    <w:rsid w:val="00685F7A"/>
    <w:rsid w:val="006861DB"/>
    <w:rsid w:val="00686E28"/>
    <w:rsid w:val="0068740C"/>
    <w:rsid w:val="00687430"/>
    <w:rsid w:val="00687652"/>
    <w:rsid w:val="0069041F"/>
    <w:rsid w:val="00690D05"/>
    <w:rsid w:val="00691488"/>
    <w:rsid w:val="006927BF"/>
    <w:rsid w:val="006931AF"/>
    <w:rsid w:val="006937F2"/>
    <w:rsid w:val="00693AB3"/>
    <w:rsid w:val="00694583"/>
    <w:rsid w:val="00694C39"/>
    <w:rsid w:val="006954FA"/>
    <w:rsid w:val="006969E6"/>
    <w:rsid w:val="006A04A2"/>
    <w:rsid w:val="006A118A"/>
    <w:rsid w:val="006A2014"/>
    <w:rsid w:val="006A216A"/>
    <w:rsid w:val="006A425A"/>
    <w:rsid w:val="006A44EA"/>
    <w:rsid w:val="006A78B3"/>
    <w:rsid w:val="006A793C"/>
    <w:rsid w:val="006A7BEF"/>
    <w:rsid w:val="006B036B"/>
    <w:rsid w:val="006B062E"/>
    <w:rsid w:val="006B15C0"/>
    <w:rsid w:val="006B1885"/>
    <w:rsid w:val="006B1F7F"/>
    <w:rsid w:val="006B2AB3"/>
    <w:rsid w:val="006B347A"/>
    <w:rsid w:val="006B433E"/>
    <w:rsid w:val="006B4FED"/>
    <w:rsid w:val="006B5535"/>
    <w:rsid w:val="006B6685"/>
    <w:rsid w:val="006B6E6A"/>
    <w:rsid w:val="006B76B4"/>
    <w:rsid w:val="006B7B19"/>
    <w:rsid w:val="006B7D67"/>
    <w:rsid w:val="006C00CA"/>
    <w:rsid w:val="006C076A"/>
    <w:rsid w:val="006C15FD"/>
    <w:rsid w:val="006C1A7B"/>
    <w:rsid w:val="006C3A62"/>
    <w:rsid w:val="006C3EAE"/>
    <w:rsid w:val="006C59F7"/>
    <w:rsid w:val="006C6158"/>
    <w:rsid w:val="006C6370"/>
    <w:rsid w:val="006C6480"/>
    <w:rsid w:val="006C712D"/>
    <w:rsid w:val="006C7783"/>
    <w:rsid w:val="006C79DA"/>
    <w:rsid w:val="006D0330"/>
    <w:rsid w:val="006D0E70"/>
    <w:rsid w:val="006D28F5"/>
    <w:rsid w:val="006D3272"/>
    <w:rsid w:val="006D33C0"/>
    <w:rsid w:val="006D7B48"/>
    <w:rsid w:val="006E0E91"/>
    <w:rsid w:val="006E13E8"/>
    <w:rsid w:val="006E18F5"/>
    <w:rsid w:val="006E30E7"/>
    <w:rsid w:val="006E32E1"/>
    <w:rsid w:val="006E3401"/>
    <w:rsid w:val="006E382B"/>
    <w:rsid w:val="006E3C68"/>
    <w:rsid w:val="006E4078"/>
    <w:rsid w:val="006E440D"/>
    <w:rsid w:val="006E494B"/>
    <w:rsid w:val="006E532D"/>
    <w:rsid w:val="006E562C"/>
    <w:rsid w:val="006E5AC0"/>
    <w:rsid w:val="006E6825"/>
    <w:rsid w:val="006E7821"/>
    <w:rsid w:val="006E7B3C"/>
    <w:rsid w:val="006E7D88"/>
    <w:rsid w:val="006F04BF"/>
    <w:rsid w:val="006F13D2"/>
    <w:rsid w:val="006F2040"/>
    <w:rsid w:val="006F20BF"/>
    <w:rsid w:val="006F22D7"/>
    <w:rsid w:val="006F26FD"/>
    <w:rsid w:val="006F2BAA"/>
    <w:rsid w:val="006F3178"/>
    <w:rsid w:val="006F3704"/>
    <w:rsid w:val="006F4E98"/>
    <w:rsid w:val="006F5B79"/>
    <w:rsid w:val="006F6667"/>
    <w:rsid w:val="006F6A52"/>
    <w:rsid w:val="006F74BB"/>
    <w:rsid w:val="007000B9"/>
    <w:rsid w:val="007009ED"/>
    <w:rsid w:val="00700F73"/>
    <w:rsid w:val="007019D0"/>
    <w:rsid w:val="00701AA3"/>
    <w:rsid w:val="007038B9"/>
    <w:rsid w:val="00703F28"/>
    <w:rsid w:val="00704D64"/>
    <w:rsid w:val="00704EB0"/>
    <w:rsid w:val="00705A7D"/>
    <w:rsid w:val="007066CF"/>
    <w:rsid w:val="00707483"/>
    <w:rsid w:val="007075DC"/>
    <w:rsid w:val="00707989"/>
    <w:rsid w:val="00710C39"/>
    <w:rsid w:val="007116F2"/>
    <w:rsid w:val="00711BC2"/>
    <w:rsid w:val="00712168"/>
    <w:rsid w:val="007146D3"/>
    <w:rsid w:val="00714DC1"/>
    <w:rsid w:val="00714F14"/>
    <w:rsid w:val="00715621"/>
    <w:rsid w:val="00715EDC"/>
    <w:rsid w:val="0071615E"/>
    <w:rsid w:val="00716B09"/>
    <w:rsid w:val="007174A1"/>
    <w:rsid w:val="00717D8E"/>
    <w:rsid w:val="00721CDF"/>
    <w:rsid w:val="00721EA5"/>
    <w:rsid w:val="00722FB8"/>
    <w:rsid w:val="00723B6B"/>
    <w:rsid w:val="00724AC3"/>
    <w:rsid w:val="007250EC"/>
    <w:rsid w:val="007254EE"/>
    <w:rsid w:val="00726EF1"/>
    <w:rsid w:val="0072797B"/>
    <w:rsid w:val="007308C9"/>
    <w:rsid w:val="00731DE6"/>
    <w:rsid w:val="0073236F"/>
    <w:rsid w:val="00732C78"/>
    <w:rsid w:val="00732F35"/>
    <w:rsid w:val="00734288"/>
    <w:rsid w:val="007348E2"/>
    <w:rsid w:val="00735979"/>
    <w:rsid w:val="00736A98"/>
    <w:rsid w:val="00740198"/>
    <w:rsid w:val="00741CC4"/>
    <w:rsid w:val="00742BCF"/>
    <w:rsid w:val="007432B0"/>
    <w:rsid w:val="00743BC4"/>
    <w:rsid w:val="0074435E"/>
    <w:rsid w:val="007444D3"/>
    <w:rsid w:val="0074482C"/>
    <w:rsid w:val="00744A2B"/>
    <w:rsid w:val="00745585"/>
    <w:rsid w:val="00745714"/>
    <w:rsid w:val="00746473"/>
    <w:rsid w:val="00746A40"/>
    <w:rsid w:val="00746BEA"/>
    <w:rsid w:val="00750C12"/>
    <w:rsid w:val="00750D72"/>
    <w:rsid w:val="00751159"/>
    <w:rsid w:val="007511D5"/>
    <w:rsid w:val="00751850"/>
    <w:rsid w:val="007519D8"/>
    <w:rsid w:val="007528A8"/>
    <w:rsid w:val="00753E6B"/>
    <w:rsid w:val="00753E88"/>
    <w:rsid w:val="00753F20"/>
    <w:rsid w:val="007541BE"/>
    <w:rsid w:val="00754583"/>
    <w:rsid w:val="00756C3A"/>
    <w:rsid w:val="007571BA"/>
    <w:rsid w:val="0075759D"/>
    <w:rsid w:val="00757682"/>
    <w:rsid w:val="007577CA"/>
    <w:rsid w:val="00761373"/>
    <w:rsid w:val="00761651"/>
    <w:rsid w:val="00761A85"/>
    <w:rsid w:val="00761B70"/>
    <w:rsid w:val="007622C9"/>
    <w:rsid w:val="00763B0F"/>
    <w:rsid w:val="00764366"/>
    <w:rsid w:val="00764694"/>
    <w:rsid w:val="007657D7"/>
    <w:rsid w:val="00766C82"/>
    <w:rsid w:val="00767CEF"/>
    <w:rsid w:val="007701B8"/>
    <w:rsid w:val="00770551"/>
    <w:rsid w:val="00771B28"/>
    <w:rsid w:val="007739A2"/>
    <w:rsid w:val="007740C0"/>
    <w:rsid w:val="00776373"/>
    <w:rsid w:val="007769C6"/>
    <w:rsid w:val="007773CA"/>
    <w:rsid w:val="007775BE"/>
    <w:rsid w:val="007778EA"/>
    <w:rsid w:val="007805F8"/>
    <w:rsid w:val="0078092F"/>
    <w:rsid w:val="00780D3F"/>
    <w:rsid w:val="00781FFA"/>
    <w:rsid w:val="00782028"/>
    <w:rsid w:val="0078242C"/>
    <w:rsid w:val="00782AAC"/>
    <w:rsid w:val="00782B7C"/>
    <w:rsid w:val="00783397"/>
    <w:rsid w:val="0078503D"/>
    <w:rsid w:val="00785464"/>
    <w:rsid w:val="0078576C"/>
    <w:rsid w:val="0078697D"/>
    <w:rsid w:val="00786ABE"/>
    <w:rsid w:val="0078710E"/>
    <w:rsid w:val="0079058C"/>
    <w:rsid w:val="007909F6"/>
    <w:rsid w:val="00790AD7"/>
    <w:rsid w:val="00791AE6"/>
    <w:rsid w:val="00791CD1"/>
    <w:rsid w:val="007920D9"/>
    <w:rsid w:val="00794B43"/>
    <w:rsid w:val="00794E2A"/>
    <w:rsid w:val="00796B55"/>
    <w:rsid w:val="00796F1B"/>
    <w:rsid w:val="0079704E"/>
    <w:rsid w:val="00797E9C"/>
    <w:rsid w:val="007A0EF6"/>
    <w:rsid w:val="007A1029"/>
    <w:rsid w:val="007A181D"/>
    <w:rsid w:val="007A2446"/>
    <w:rsid w:val="007A2713"/>
    <w:rsid w:val="007A2864"/>
    <w:rsid w:val="007A39E5"/>
    <w:rsid w:val="007A3A39"/>
    <w:rsid w:val="007A5306"/>
    <w:rsid w:val="007A5554"/>
    <w:rsid w:val="007A580B"/>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3F61"/>
    <w:rsid w:val="007B4766"/>
    <w:rsid w:val="007B50FD"/>
    <w:rsid w:val="007B518A"/>
    <w:rsid w:val="007B5D86"/>
    <w:rsid w:val="007B62D1"/>
    <w:rsid w:val="007B6615"/>
    <w:rsid w:val="007B75A8"/>
    <w:rsid w:val="007B78A7"/>
    <w:rsid w:val="007C0486"/>
    <w:rsid w:val="007C05DD"/>
    <w:rsid w:val="007C2029"/>
    <w:rsid w:val="007C2B73"/>
    <w:rsid w:val="007C2E09"/>
    <w:rsid w:val="007C39D4"/>
    <w:rsid w:val="007C4CF5"/>
    <w:rsid w:val="007C572B"/>
    <w:rsid w:val="007C59B2"/>
    <w:rsid w:val="007C59C3"/>
    <w:rsid w:val="007C6EFD"/>
    <w:rsid w:val="007C78E6"/>
    <w:rsid w:val="007D1DD2"/>
    <w:rsid w:val="007D3CA4"/>
    <w:rsid w:val="007D42AC"/>
    <w:rsid w:val="007D42DA"/>
    <w:rsid w:val="007D583C"/>
    <w:rsid w:val="007D5F99"/>
    <w:rsid w:val="007D740E"/>
    <w:rsid w:val="007D7595"/>
    <w:rsid w:val="007D79AD"/>
    <w:rsid w:val="007E0E04"/>
    <w:rsid w:val="007E345F"/>
    <w:rsid w:val="007E34A9"/>
    <w:rsid w:val="007E3DCD"/>
    <w:rsid w:val="007E4180"/>
    <w:rsid w:val="007E43C6"/>
    <w:rsid w:val="007E5144"/>
    <w:rsid w:val="007E5361"/>
    <w:rsid w:val="007E6550"/>
    <w:rsid w:val="007E6856"/>
    <w:rsid w:val="007E77DC"/>
    <w:rsid w:val="007E7A04"/>
    <w:rsid w:val="007F0F39"/>
    <w:rsid w:val="007F0FAF"/>
    <w:rsid w:val="007F0FC9"/>
    <w:rsid w:val="007F13C0"/>
    <w:rsid w:val="007F1C9C"/>
    <w:rsid w:val="007F205D"/>
    <w:rsid w:val="007F2A9A"/>
    <w:rsid w:val="007F2AD5"/>
    <w:rsid w:val="007F343C"/>
    <w:rsid w:val="007F3E8F"/>
    <w:rsid w:val="007F5AFA"/>
    <w:rsid w:val="007F5E9D"/>
    <w:rsid w:val="007F64B0"/>
    <w:rsid w:val="007F7072"/>
    <w:rsid w:val="007F72FC"/>
    <w:rsid w:val="007F76CF"/>
    <w:rsid w:val="008006D8"/>
    <w:rsid w:val="00801CD9"/>
    <w:rsid w:val="00801FEB"/>
    <w:rsid w:val="00802416"/>
    <w:rsid w:val="0080246B"/>
    <w:rsid w:val="0080256E"/>
    <w:rsid w:val="008039F8"/>
    <w:rsid w:val="00803E49"/>
    <w:rsid w:val="00803EC9"/>
    <w:rsid w:val="00803EF1"/>
    <w:rsid w:val="0080425B"/>
    <w:rsid w:val="00805925"/>
    <w:rsid w:val="00806212"/>
    <w:rsid w:val="00806547"/>
    <w:rsid w:val="0080693C"/>
    <w:rsid w:val="00806B09"/>
    <w:rsid w:val="00806CFD"/>
    <w:rsid w:val="0080799D"/>
    <w:rsid w:val="00807E1F"/>
    <w:rsid w:val="00807F3D"/>
    <w:rsid w:val="008102F2"/>
    <w:rsid w:val="0081052F"/>
    <w:rsid w:val="00810FDE"/>
    <w:rsid w:val="00813C3D"/>
    <w:rsid w:val="00813C61"/>
    <w:rsid w:val="008163AE"/>
    <w:rsid w:val="0081676F"/>
    <w:rsid w:val="00817039"/>
    <w:rsid w:val="0082186F"/>
    <w:rsid w:val="00821987"/>
    <w:rsid w:val="0082269C"/>
    <w:rsid w:val="00823841"/>
    <w:rsid w:val="0082496F"/>
    <w:rsid w:val="00824B74"/>
    <w:rsid w:val="00824D02"/>
    <w:rsid w:val="00825006"/>
    <w:rsid w:val="00825BCF"/>
    <w:rsid w:val="00826E34"/>
    <w:rsid w:val="008270EE"/>
    <w:rsid w:val="00827B98"/>
    <w:rsid w:val="00827DE5"/>
    <w:rsid w:val="00827F3B"/>
    <w:rsid w:val="008300F1"/>
    <w:rsid w:val="0083158F"/>
    <w:rsid w:val="00832675"/>
    <w:rsid w:val="0083499E"/>
    <w:rsid w:val="0083512C"/>
    <w:rsid w:val="0083563F"/>
    <w:rsid w:val="00835A1D"/>
    <w:rsid w:val="0083629D"/>
    <w:rsid w:val="00836B8E"/>
    <w:rsid w:val="00837476"/>
    <w:rsid w:val="00837814"/>
    <w:rsid w:val="008407B0"/>
    <w:rsid w:val="0084106C"/>
    <w:rsid w:val="008428EE"/>
    <w:rsid w:val="00843018"/>
    <w:rsid w:val="00843AD0"/>
    <w:rsid w:val="008444A4"/>
    <w:rsid w:val="008455D3"/>
    <w:rsid w:val="00845B26"/>
    <w:rsid w:val="0084654F"/>
    <w:rsid w:val="00846F17"/>
    <w:rsid w:val="0084791E"/>
    <w:rsid w:val="0084792F"/>
    <w:rsid w:val="0085072C"/>
    <w:rsid w:val="00850E7C"/>
    <w:rsid w:val="00851B52"/>
    <w:rsid w:val="00854ADC"/>
    <w:rsid w:val="008554C3"/>
    <w:rsid w:val="00855DEF"/>
    <w:rsid w:val="0085677A"/>
    <w:rsid w:val="00856CDB"/>
    <w:rsid w:val="00857E41"/>
    <w:rsid w:val="00861469"/>
    <w:rsid w:val="00861841"/>
    <w:rsid w:val="00861BA2"/>
    <w:rsid w:val="00861FBB"/>
    <w:rsid w:val="00864185"/>
    <w:rsid w:val="0086680E"/>
    <w:rsid w:val="0086684B"/>
    <w:rsid w:val="008674D5"/>
    <w:rsid w:val="008674E0"/>
    <w:rsid w:val="00871F27"/>
    <w:rsid w:val="00871F44"/>
    <w:rsid w:val="00872438"/>
    <w:rsid w:val="008733F7"/>
    <w:rsid w:val="00874129"/>
    <w:rsid w:val="008742CC"/>
    <w:rsid w:val="008757FF"/>
    <w:rsid w:val="00875D5B"/>
    <w:rsid w:val="00876992"/>
    <w:rsid w:val="00876BB9"/>
    <w:rsid w:val="008771F7"/>
    <w:rsid w:val="00877282"/>
    <w:rsid w:val="0087769F"/>
    <w:rsid w:val="00877B88"/>
    <w:rsid w:val="00877D75"/>
    <w:rsid w:val="00877EBC"/>
    <w:rsid w:val="008804BB"/>
    <w:rsid w:val="00880641"/>
    <w:rsid w:val="00880982"/>
    <w:rsid w:val="0088155C"/>
    <w:rsid w:val="008815C5"/>
    <w:rsid w:val="008825E2"/>
    <w:rsid w:val="00882BA0"/>
    <w:rsid w:val="00882D80"/>
    <w:rsid w:val="00883AEA"/>
    <w:rsid w:val="00884183"/>
    <w:rsid w:val="00885EC4"/>
    <w:rsid w:val="0088680E"/>
    <w:rsid w:val="00886961"/>
    <w:rsid w:val="0088789A"/>
    <w:rsid w:val="008903C7"/>
    <w:rsid w:val="00890478"/>
    <w:rsid w:val="00891227"/>
    <w:rsid w:val="00891BF8"/>
    <w:rsid w:val="00891D15"/>
    <w:rsid w:val="00891DF8"/>
    <w:rsid w:val="0089206B"/>
    <w:rsid w:val="00892FA1"/>
    <w:rsid w:val="0089325B"/>
    <w:rsid w:val="00894009"/>
    <w:rsid w:val="00895677"/>
    <w:rsid w:val="00895DE0"/>
    <w:rsid w:val="00896106"/>
    <w:rsid w:val="008964A1"/>
    <w:rsid w:val="00896BCE"/>
    <w:rsid w:val="0089700E"/>
    <w:rsid w:val="008A0260"/>
    <w:rsid w:val="008A0C6A"/>
    <w:rsid w:val="008A0D16"/>
    <w:rsid w:val="008A1088"/>
    <w:rsid w:val="008A1587"/>
    <w:rsid w:val="008A24DC"/>
    <w:rsid w:val="008A2D09"/>
    <w:rsid w:val="008A2DDA"/>
    <w:rsid w:val="008A391A"/>
    <w:rsid w:val="008A437A"/>
    <w:rsid w:val="008A4E76"/>
    <w:rsid w:val="008A599C"/>
    <w:rsid w:val="008A5B19"/>
    <w:rsid w:val="008A7686"/>
    <w:rsid w:val="008B09EF"/>
    <w:rsid w:val="008B27A8"/>
    <w:rsid w:val="008B3526"/>
    <w:rsid w:val="008B35F4"/>
    <w:rsid w:val="008B3BDB"/>
    <w:rsid w:val="008B3FF9"/>
    <w:rsid w:val="008B4C02"/>
    <w:rsid w:val="008B5B4A"/>
    <w:rsid w:val="008B6212"/>
    <w:rsid w:val="008B7323"/>
    <w:rsid w:val="008B7968"/>
    <w:rsid w:val="008C2C8E"/>
    <w:rsid w:val="008C366F"/>
    <w:rsid w:val="008C385C"/>
    <w:rsid w:val="008C3DC4"/>
    <w:rsid w:val="008C4816"/>
    <w:rsid w:val="008C6258"/>
    <w:rsid w:val="008C6413"/>
    <w:rsid w:val="008C6C36"/>
    <w:rsid w:val="008C7291"/>
    <w:rsid w:val="008C775E"/>
    <w:rsid w:val="008C7762"/>
    <w:rsid w:val="008D06EA"/>
    <w:rsid w:val="008D0BEA"/>
    <w:rsid w:val="008D0F43"/>
    <w:rsid w:val="008D2731"/>
    <w:rsid w:val="008D2FBB"/>
    <w:rsid w:val="008D4446"/>
    <w:rsid w:val="008D538B"/>
    <w:rsid w:val="008D6611"/>
    <w:rsid w:val="008D6CE6"/>
    <w:rsid w:val="008D6F2C"/>
    <w:rsid w:val="008D77EE"/>
    <w:rsid w:val="008D7A17"/>
    <w:rsid w:val="008E064C"/>
    <w:rsid w:val="008E0CD9"/>
    <w:rsid w:val="008E1E50"/>
    <w:rsid w:val="008E200D"/>
    <w:rsid w:val="008E2991"/>
    <w:rsid w:val="008E346E"/>
    <w:rsid w:val="008E44EB"/>
    <w:rsid w:val="008E489C"/>
    <w:rsid w:val="008E56DF"/>
    <w:rsid w:val="008E5C10"/>
    <w:rsid w:val="008E656E"/>
    <w:rsid w:val="008E68BF"/>
    <w:rsid w:val="008E69C1"/>
    <w:rsid w:val="008E6E62"/>
    <w:rsid w:val="008E71BF"/>
    <w:rsid w:val="008E7460"/>
    <w:rsid w:val="008E7DA0"/>
    <w:rsid w:val="008E7DC9"/>
    <w:rsid w:val="008F0117"/>
    <w:rsid w:val="008F0201"/>
    <w:rsid w:val="008F06A1"/>
    <w:rsid w:val="008F1564"/>
    <w:rsid w:val="008F165C"/>
    <w:rsid w:val="008F1974"/>
    <w:rsid w:val="008F1CF5"/>
    <w:rsid w:val="008F27FB"/>
    <w:rsid w:val="008F2A20"/>
    <w:rsid w:val="008F2E1C"/>
    <w:rsid w:val="008F3047"/>
    <w:rsid w:val="008F33F3"/>
    <w:rsid w:val="008F423A"/>
    <w:rsid w:val="008F440F"/>
    <w:rsid w:val="008F48A6"/>
    <w:rsid w:val="008F4DAB"/>
    <w:rsid w:val="008F6691"/>
    <w:rsid w:val="008F68E9"/>
    <w:rsid w:val="008F74E3"/>
    <w:rsid w:val="0090060A"/>
    <w:rsid w:val="0090076C"/>
    <w:rsid w:val="00900A78"/>
    <w:rsid w:val="00901075"/>
    <w:rsid w:val="0090128E"/>
    <w:rsid w:val="0090176A"/>
    <w:rsid w:val="00902175"/>
    <w:rsid w:val="00903833"/>
    <w:rsid w:val="00904331"/>
    <w:rsid w:val="00904575"/>
    <w:rsid w:val="00904D9F"/>
    <w:rsid w:val="009052AD"/>
    <w:rsid w:val="0090651D"/>
    <w:rsid w:val="009067B8"/>
    <w:rsid w:val="00906B04"/>
    <w:rsid w:val="00906CB6"/>
    <w:rsid w:val="00907CEB"/>
    <w:rsid w:val="0091085F"/>
    <w:rsid w:val="00911273"/>
    <w:rsid w:val="00911AD3"/>
    <w:rsid w:val="0091235F"/>
    <w:rsid w:val="00912426"/>
    <w:rsid w:val="00913E93"/>
    <w:rsid w:val="009148E6"/>
    <w:rsid w:val="009148F0"/>
    <w:rsid w:val="00914AB9"/>
    <w:rsid w:val="00914B72"/>
    <w:rsid w:val="00915704"/>
    <w:rsid w:val="00916783"/>
    <w:rsid w:val="00916886"/>
    <w:rsid w:val="00917343"/>
    <w:rsid w:val="0091768C"/>
    <w:rsid w:val="0092033D"/>
    <w:rsid w:val="009203D2"/>
    <w:rsid w:val="009205D7"/>
    <w:rsid w:val="00921437"/>
    <w:rsid w:val="009244DD"/>
    <w:rsid w:val="009244E4"/>
    <w:rsid w:val="00924BE0"/>
    <w:rsid w:val="00925B63"/>
    <w:rsid w:val="00925DEC"/>
    <w:rsid w:val="0092732D"/>
    <w:rsid w:val="00927B58"/>
    <w:rsid w:val="00930B38"/>
    <w:rsid w:val="0093190C"/>
    <w:rsid w:val="00934551"/>
    <w:rsid w:val="00934761"/>
    <w:rsid w:val="00936922"/>
    <w:rsid w:val="00936AC8"/>
    <w:rsid w:val="00936DDB"/>
    <w:rsid w:val="00936EB2"/>
    <w:rsid w:val="009373DC"/>
    <w:rsid w:val="0093740A"/>
    <w:rsid w:val="00940310"/>
    <w:rsid w:val="00940A7A"/>
    <w:rsid w:val="00940CEF"/>
    <w:rsid w:val="00941261"/>
    <w:rsid w:val="00941B2E"/>
    <w:rsid w:val="009424D9"/>
    <w:rsid w:val="009430E9"/>
    <w:rsid w:val="009437D5"/>
    <w:rsid w:val="00943D00"/>
    <w:rsid w:val="00944B44"/>
    <w:rsid w:val="00945597"/>
    <w:rsid w:val="009455A1"/>
    <w:rsid w:val="00946B4D"/>
    <w:rsid w:val="009476AD"/>
    <w:rsid w:val="00947774"/>
    <w:rsid w:val="0094792F"/>
    <w:rsid w:val="00947DC8"/>
    <w:rsid w:val="0095045A"/>
    <w:rsid w:val="00950B20"/>
    <w:rsid w:val="0095413A"/>
    <w:rsid w:val="0095532C"/>
    <w:rsid w:val="00956865"/>
    <w:rsid w:val="0095704C"/>
    <w:rsid w:val="00957661"/>
    <w:rsid w:val="00957708"/>
    <w:rsid w:val="00957944"/>
    <w:rsid w:val="009579C9"/>
    <w:rsid w:val="009607AF"/>
    <w:rsid w:val="00960E38"/>
    <w:rsid w:val="00961827"/>
    <w:rsid w:val="00962080"/>
    <w:rsid w:val="009621E6"/>
    <w:rsid w:val="00962405"/>
    <w:rsid w:val="00962F4B"/>
    <w:rsid w:val="009633E3"/>
    <w:rsid w:val="0096439C"/>
    <w:rsid w:val="00964783"/>
    <w:rsid w:val="00964D9C"/>
    <w:rsid w:val="00966085"/>
    <w:rsid w:val="0096713A"/>
    <w:rsid w:val="009671C8"/>
    <w:rsid w:val="009678F9"/>
    <w:rsid w:val="0096795B"/>
    <w:rsid w:val="009705C8"/>
    <w:rsid w:val="009711F7"/>
    <w:rsid w:val="0097142C"/>
    <w:rsid w:val="00971A34"/>
    <w:rsid w:val="009729CA"/>
    <w:rsid w:val="00973A03"/>
    <w:rsid w:val="00973B05"/>
    <w:rsid w:val="00974C08"/>
    <w:rsid w:val="00975C36"/>
    <w:rsid w:val="00975E2D"/>
    <w:rsid w:val="00977137"/>
    <w:rsid w:val="009775DE"/>
    <w:rsid w:val="0098004B"/>
    <w:rsid w:val="00980D27"/>
    <w:rsid w:val="00980FB9"/>
    <w:rsid w:val="0098167E"/>
    <w:rsid w:val="00982274"/>
    <w:rsid w:val="00982827"/>
    <w:rsid w:val="00982879"/>
    <w:rsid w:val="00983870"/>
    <w:rsid w:val="00983E04"/>
    <w:rsid w:val="00984419"/>
    <w:rsid w:val="00984DBF"/>
    <w:rsid w:val="00984DE3"/>
    <w:rsid w:val="00985CD0"/>
    <w:rsid w:val="009869FD"/>
    <w:rsid w:val="00986F7C"/>
    <w:rsid w:val="00987207"/>
    <w:rsid w:val="009901E5"/>
    <w:rsid w:val="00991103"/>
    <w:rsid w:val="00991E5C"/>
    <w:rsid w:val="00991FAC"/>
    <w:rsid w:val="00993119"/>
    <w:rsid w:val="009934EE"/>
    <w:rsid w:val="0099398E"/>
    <w:rsid w:val="00994A7C"/>
    <w:rsid w:val="00994F8D"/>
    <w:rsid w:val="00995B15"/>
    <w:rsid w:val="0099602A"/>
    <w:rsid w:val="009961E9"/>
    <w:rsid w:val="00996403"/>
    <w:rsid w:val="00996893"/>
    <w:rsid w:val="00997687"/>
    <w:rsid w:val="009A02EA"/>
    <w:rsid w:val="009A0A19"/>
    <w:rsid w:val="009A0AB1"/>
    <w:rsid w:val="009A158A"/>
    <w:rsid w:val="009A1B91"/>
    <w:rsid w:val="009A1E39"/>
    <w:rsid w:val="009A26EC"/>
    <w:rsid w:val="009A371A"/>
    <w:rsid w:val="009A38C5"/>
    <w:rsid w:val="009A405F"/>
    <w:rsid w:val="009A4DA4"/>
    <w:rsid w:val="009A7605"/>
    <w:rsid w:val="009A7FEF"/>
    <w:rsid w:val="009B0B07"/>
    <w:rsid w:val="009B23FC"/>
    <w:rsid w:val="009B3280"/>
    <w:rsid w:val="009B395B"/>
    <w:rsid w:val="009B434D"/>
    <w:rsid w:val="009B476F"/>
    <w:rsid w:val="009B58B3"/>
    <w:rsid w:val="009B70F7"/>
    <w:rsid w:val="009B75DC"/>
    <w:rsid w:val="009B7E34"/>
    <w:rsid w:val="009B7EF6"/>
    <w:rsid w:val="009C015D"/>
    <w:rsid w:val="009C0A47"/>
    <w:rsid w:val="009C0CA0"/>
    <w:rsid w:val="009C0F57"/>
    <w:rsid w:val="009C223E"/>
    <w:rsid w:val="009C35B7"/>
    <w:rsid w:val="009C3757"/>
    <w:rsid w:val="009C3F18"/>
    <w:rsid w:val="009C4A4F"/>
    <w:rsid w:val="009C4DCE"/>
    <w:rsid w:val="009C4E1C"/>
    <w:rsid w:val="009C5B9C"/>
    <w:rsid w:val="009C69BC"/>
    <w:rsid w:val="009C6A22"/>
    <w:rsid w:val="009C6C0A"/>
    <w:rsid w:val="009C6F73"/>
    <w:rsid w:val="009D0832"/>
    <w:rsid w:val="009D1BA2"/>
    <w:rsid w:val="009D1C16"/>
    <w:rsid w:val="009D2793"/>
    <w:rsid w:val="009D3744"/>
    <w:rsid w:val="009D3948"/>
    <w:rsid w:val="009D3EB1"/>
    <w:rsid w:val="009D409A"/>
    <w:rsid w:val="009D4FC2"/>
    <w:rsid w:val="009D5C18"/>
    <w:rsid w:val="009D65BB"/>
    <w:rsid w:val="009D689D"/>
    <w:rsid w:val="009D6CAB"/>
    <w:rsid w:val="009D7632"/>
    <w:rsid w:val="009D77F6"/>
    <w:rsid w:val="009D79D8"/>
    <w:rsid w:val="009D7F1B"/>
    <w:rsid w:val="009E05E9"/>
    <w:rsid w:val="009E07E1"/>
    <w:rsid w:val="009E0CA5"/>
    <w:rsid w:val="009E0E19"/>
    <w:rsid w:val="009E0EF5"/>
    <w:rsid w:val="009E1D76"/>
    <w:rsid w:val="009E1E0E"/>
    <w:rsid w:val="009E2A45"/>
    <w:rsid w:val="009E2F78"/>
    <w:rsid w:val="009E3551"/>
    <w:rsid w:val="009E55A3"/>
    <w:rsid w:val="009E560A"/>
    <w:rsid w:val="009E67A9"/>
    <w:rsid w:val="009E6A9E"/>
    <w:rsid w:val="009F0592"/>
    <w:rsid w:val="009F0C0C"/>
    <w:rsid w:val="009F11F3"/>
    <w:rsid w:val="009F2C13"/>
    <w:rsid w:val="009F394B"/>
    <w:rsid w:val="009F4905"/>
    <w:rsid w:val="009F5136"/>
    <w:rsid w:val="009F5424"/>
    <w:rsid w:val="009F5C7A"/>
    <w:rsid w:val="009F607B"/>
    <w:rsid w:val="009F6932"/>
    <w:rsid w:val="009F705B"/>
    <w:rsid w:val="009F78BE"/>
    <w:rsid w:val="00A02476"/>
    <w:rsid w:val="00A029E8"/>
    <w:rsid w:val="00A02B78"/>
    <w:rsid w:val="00A02CA6"/>
    <w:rsid w:val="00A047E9"/>
    <w:rsid w:val="00A051F6"/>
    <w:rsid w:val="00A05528"/>
    <w:rsid w:val="00A05B29"/>
    <w:rsid w:val="00A06CCA"/>
    <w:rsid w:val="00A06E8D"/>
    <w:rsid w:val="00A07278"/>
    <w:rsid w:val="00A07475"/>
    <w:rsid w:val="00A077BA"/>
    <w:rsid w:val="00A101AC"/>
    <w:rsid w:val="00A106E8"/>
    <w:rsid w:val="00A10A65"/>
    <w:rsid w:val="00A10A6F"/>
    <w:rsid w:val="00A11983"/>
    <w:rsid w:val="00A12390"/>
    <w:rsid w:val="00A12F50"/>
    <w:rsid w:val="00A13C98"/>
    <w:rsid w:val="00A13F6B"/>
    <w:rsid w:val="00A149E5"/>
    <w:rsid w:val="00A14C0F"/>
    <w:rsid w:val="00A14D5F"/>
    <w:rsid w:val="00A1545B"/>
    <w:rsid w:val="00A164BE"/>
    <w:rsid w:val="00A1678E"/>
    <w:rsid w:val="00A1697E"/>
    <w:rsid w:val="00A17CB3"/>
    <w:rsid w:val="00A20338"/>
    <w:rsid w:val="00A21446"/>
    <w:rsid w:val="00A21E0B"/>
    <w:rsid w:val="00A22196"/>
    <w:rsid w:val="00A226CB"/>
    <w:rsid w:val="00A22728"/>
    <w:rsid w:val="00A227C4"/>
    <w:rsid w:val="00A22901"/>
    <w:rsid w:val="00A22DC0"/>
    <w:rsid w:val="00A23D5F"/>
    <w:rsid w:val="00A24117"/>
    <w:rsid w:val="00A242FE"/>
    <w:rsid w:val="00A24462"/>
    <w:rsid w:val="00A24F43"/>
    <w:rsid w:val="00A269B3"/>
    <w:rsid w:val="00A2786C"/>
    <w:rsid w:val="00A27A37"/>
    <w:rsid w:val="00A301C9"/>
    <w:rsid w:val="00A301CF"/>
    <w:rsid w:val="00A312A4"/>
    <w:rsid w:val="00A315AF"/>
    <w:rsid w:val="00A31973"/>
    <w:rsid w:val="00A3347E"/>
    <w:rsid w:val="00A34BFD"/>
    <w:rsid w:val="00A36180"/>
    <w:rsid w:val="00A363DB"/>
    <w:rsid w:val="00A36412"/>
    <w:rsid w:val="00A3743D"/>
    <w:rsid w:val="00A37F78"/>
    <w:rsid w:val="00A4172D"/>
    <w:rsid w:val="00A42433"/>
    <w:rsid w:val="00A4250E"/>
    <w:rsid w:val="00A42B6F"/>
    <w:rsid w:val="00A44263"/>
    <w:rsid w:val="00A447EE"/>
    <w:rsid w:val="00A448F2"/>
    <w:rsid w:val="00A44F7F"/>
    <w:rsid w:val="00A45320"/>
    <w:rsid w:val="00A45FB9"/>
    <w:rsid w:val="00A46143"/>
    <w:rsid w:val="00A47346"/>
    <w:rsid w:val="00A5043C"/>
    <w:rsid w:val="00A50A90"/>
    <w:rsid w:val="00A50CEF"/>
    <w:rsid w:val="00A52597"/>
    <w:rsid w:val="00A52E85"/>
    <w:rsid w:val="00A541DB"/>
    <w:rsid w:val="00A541E2"/>
    <w:rsid w:val="00A5426F"/>
    <w:rsid w:val="00A55337"/>
    <w:rsid w:val="00A557FE"/>
    <w:rsid w:val="00A55FB5"/>
    <w:rsid w:val="00A57430"/>
    <w:rsid w:val="00A578C3"/>
    <w:rsid w:val="00A579AE"/>
    <w:rsid w:val="00A61164"/>
    <w:rsid w:val="00A61395"/>
    <w:rsid w:val="00A618BF"/>
    <w:rsid w:val="00A628A4"/>
    <w:rsid w:val="00A62F1E"/>
    <w:rsid w:val="00A65583"/>
    <w:rsid w:val="00A65709"/>
    <w:rsid w:val="00A66F31"/>
    <w:rsid w:val="00A6715E"/>
    <w:rsid w:val="00A67B9A"/>
    <w:rsid w:val="00A702D5"/>
    <w:rsid w:val="00A71F0F"/>
    <w:rsid w:val="00A71F23"/>
    <w:rsid w:val="00A720C4"/>
    <w:rsid w:val="00A724A8"/>
    <w:rsid w:val="00A72EDD"/>
    <w:rsid w:val="00A73FF1"/>
    <w:rsid w:val="00A7460B"/>
    <w:rsid w:val="00A749F5"/>
    <w:rsid w:val="00A75AE9"/>
    <w:rsid w:val="00A75B3E"/>
    <w:rsid w:val="00A75FE1"/>
    <w:rsid w:val="00A76BA7"/>
    <w:rsid w:val="00A76CED"/>
    <w:rsid w:val="00A7732C"/>
    <w:rsid w:val="00A774A6"/>
    <w:rsid w:val="00A77DF7"/>
    <w:rsid w:val="00A80346"/>
    <w:rsid w:val="00A809E6"/>
    <w:rsid w:val="00A8106C"/>
    <w:rsid w:val="00A813DC"/>
    <w:rsid w:val="00A83A14"/>
    <w:rsid w:val="00A85F00"/>
    <w:rsid w:val="00A86548"/>
    <w:rsid w:val="00A87C1B"/>
    <w:rsid w:val="00A87E91"/>
    <w:rsid w:val="00A91785"/>
    <w:rsid w:val="00A91DF4"/>
    <w:rsid w:val="00A948AA"/>
    <w:rsid w:val="00A94D6E"/>
    <w:rsid w:val="00A95230"/>
    <w:rsid w:val="00A96F20"/>
    <w:rsid w:val="00A97AFB"/>
    <w:rsid w:val="00A97B7F"/>
    <w:rsid w:val="00A97D0A"/>
    <w:rsid w:val="00AA065B"/>
    <w:rsid w:val="00AA0BE9"/>
    <w:rsid w:val="00AA2307"/>
    <w:rsid w:val="00AA2543"/>
    <w:rsid w:val="00AA2B0B"/>
    <w:rsid w:val="00AA724A"/>
    <w:rsid w:val="00AA7285"/>
    <w:rsid w:val="00AA7470"/>
    <w:rsid w:val="00AA7F08"/>
    <w:rsid w:val="00AB0769"/>
    <w:rsid w:val="00AB42A8"/>
    <w:rsid w:val="00AB5173"/>
    <w:rsid w:val="00AB57AB"/>
    <w:rsid w:val="00AB705C"/>
    <w:rsid w:val="00AC0DB6"/>
    <w:rsid w:val="00AC286B"/>
    <w:rsid w:val="00AC3E77"/>
    <w:rsid w:val="00AC4658"/>
    <w:rsid w:val="00AC7792"/>
    <w:rsid w:val="00AD0BD1"/>
    <w:rsid w:val="00AD1D68"/>
    <w:rsid w:val="00AD337E"/>
    <w:rsid w:val="00AD36B3"/>
    <w:rsid w:val="00AD48DF"/>
    <w:rsid w:val="00AD4EC0"/>
    <w:rsid w:val="00AD53DF"/>
    <w:rsid w:val="00AE0072"/>
    <w:rsid w:val="00AE090E"/>
    <w:rsid w:val="00AE0C3E"/>
    <w:rsid w:val="00AE13E6"/>
    <w:rsid w:val="00AE54E5"/>
    <w:rsid w:val="00AE58F0"/>
    <w:rsid w:val="00AE5B5D"/>
    <w:rsid w:val="00AF0094"/>
    <w:rsid w:val="00AF1180"/>
    <w:rsid w:val="00AF27EF"/>
    <w:rsid w:val="00AF2AF7"/>
    <w:rsid w:val="00AF2B15"/>
    <w:rsid w:val="00AF2E30"/>
    <w:rsid w:val="00AF387F"/>
    <w:rsid w:val="00AF3ECD"/>
    <w:rsid w:val="00AF4776"/>
    <w:rsid w:val="00AF47DA"/>
    <w:rsid w:val="00AF503D"/>
    <w:rsid w:val="00AF538F"/>
    <w:rsid w:val="00B00ED8"/>
    <w:rsid w:val="00B01BC0"/>
    <w:rsid w:val="00B02687"/>
    <w:rsid w:val="00B049F7"/>
    <w:rsid w:val="00B04FD7"/>
    <w:rsid w:val="00B05091"/>
    <w:rsid w:val="00B051A4"/>
    <w:rsid w:val="00B07266"/>
    <w:rsid w:val="00B100D6"/>
    <w:rsid w:val="00B112B0"/>
    <w:rsid w:val="00B124AD"/>
    <w:rsid w:val="00B14124"/>
    <w:rsid w:val="00B1472A"/>
    <w:rsid w:val="00B1474C"/>
    <w:rsid w:val="00B155F9"/>
    <w:rsid w:val="00B15F37"/>
    <w:rsid w:val="00B173B4"/>
    <w:rsid w:val="00B17E45"/>
    <w:rsid w:val="00B20F49"/>
    <w:rsid w:val="00B2189F"/>
    <w:rsid w:val="00B21F9A"/>
    <w:rsid w:val="00B220EB"/>
    <w:rsid w:val="00B22F95"/>
    <w:rsid w:val="00B25398"/>
    <w:rsid w:val="00B25C30"/>
    <w:rsid w:val="00B31B6D"/>
    <w:rsid w:val="00B324E5"/>
    <w:rsid w:val="00B33168"/>
    <w:rsid w:val="00B338FC"/>
    <w:rsid w:val="00B34C2D"/>
    <w:rsid w:val="00B359B4"/>
    <w:rsid w:val="00B365A7"/>
    <w:rsid w:val="00B37A3B"/>
    <w:rsid w:val="00B401B0"/>
    <w:rsid w:val="00B405FB"/>
    <w:rsid w:val="00B41213"/>
    <w:rsid w:val="00B41503"/>
    <w:rsid w:val="00B415AD"/>
    <w:rsid w:val="00B43A51"/>
    <w:rsid w:val="00B44F89"/>
    <w:rsid w:val="00B44F96"/>
    <w:rsid w:val="00B460EA"/>
    <w:rsid w:val="00B4708E"/>
    <w:rsid w:val="00B47234"/>
    <w:rsid w:val="00B50053"/>
    <w:rsid w:val="00B50512"/>
    <w:rsid w:val="00B51205"/>
    <w:rsid w:val="00B52773"/>
    <w:rsid w:val="00B52B19"/>
    <w:rsid w:val="00B52D66"/>
    <w:rsid w:val="00B53217"/>
    <w:rsid w:val="00B53A69"/>
    <w:rsid w:val="00B54688"/>
    <w:rsid w:val="00B556B8"/>
    <w:rsid w:val="00B55A09"/>
    <w:rsid w:val="00B56B6B"/>
    <w:rsid w:val="00B56FEE"/>
    <w:rsid w:val="00B574F2"/>
    <w:rsid w:val="00B57704"/>
    <w:rsid w:val="00B6119C"/>
    <w:rsid w:val="00B618A5"/>
    <w:rsid w:val="00B63C2E"/>
    <w:rsid w:val="00B63DB1"/>
    <w:rsid w:val="00B64A61"/>
    <w:rsid w:val="00B6595F"/>
    <w:rsid w:val="00B65DFA"/>
    <w:rsid w:val="00B664C5"/>
    <w:rsid w:val="00B6712A"/>
    <w:rsid w:val="00B7016A"/>
    <w:rsid w:val="00B707C7"/>
    <w:rsid w:val="00B72655"/>
    <w:rsid w:val="00B73087"/>
    <w:rsid w:val="00B73763"/>
    <w:rsid w:val="00B7481C"/>
    <w:rsid w:val="00B74A0A"/>
    <w:rsid w:val="00B74F87"/>
    <w:rsid w:val="00B75EB0"/>
    <w:rsid w:val="00B76374"/>
    <w:rsid w:val="00B7687D"/>
    <w:rsid w:val="00B77DB9"/>
    <w:rsid w:val="00B805F6"/>
    <w:rsid w:val="00B81976"/>
    <w:rsid w:val="00B81B6F"/>
    <w:rsid w:val="00B81C3E"/>
    <w:rsid w:val="00B81E37"/>
    <w:rsid w:val="00B82CAD"/>
    <w:rsid w:val="00B83048"/>
    <w:rsid w:val="00B830CA"/>
    <w:rsid w:val="00B83610"/>
    <w:rsid w:val="00B83CB7"/>
    <w:rsid w:val="00B83F7E"/>
    <w:rsid w:val="00B84131"/>
    <w:rsid w:val="00B84E3E"/>
    <w:rsid w:val="00B856DC"/>
    <w:rsid w:val="00B865D1"/>
    <w:rsid w:val="00B901B8"/>
    <w:rsid w:val="00B90886"/>
    <w:rsid w:val="00B90C1C"/>
    <w:rsid w:val="00B933FC"/>
    <w:rsid w:val="00B94216"/>
    <w:rsid w:val="00B95137"/>
    <w:rsid w:val="00B95B3B"/>
    <w:rsid w:val="00B9624F"/>
    <w:rsid w:val="00B96D54"/>
    <w:rsid w:val="00BA077A"/>
    <w:rsid w:val="00BA0C68"/>
    <w:rsid w:val="00BA0E18"/>
    <w:rsid w:val="00BA0F86"/>
    <w:rsid w:val="00BA1685"/>
    <w:rsid w:val="00BA196E"/>
    <w:rsid w:val="00BA1F5C"/>
    <w:rsid w:val="00BA27D3"/>
    <w:rsid w:val="00BA2F80"/>
    <w:rsid w:val="00BA362A"/>
    <w:rsid w:val="00BA3D6D"/>
    <w:rsid w:val="00BA4EA3"/>
    <w:rsid w:val="00BA5155"/>
    <w:rsid w:val="00BA53E5"/>
    <w:rsid w:val="00BA5FB7"/>
    <w:rsid w:val="00BA6FB3"/>
    <w:rsid w:val="00BA7500"/>
    <w:rsid w:val="00BB02A9"/>
    <w:rsid w:val="00BB082A"/>
    <w:rsid w:val="00BB0DE4"/>
    <w:rsid w:val="00BB111F"/>
    <w:rsid w:val="00BB15B8"/>
    <w:rsid w:val="00BB18D0"/>
    <w:rsid w:val="00BB1A37"/>
    <w:rsid w:val="00BB2076"/>
    <w:rsid w:val="00BB2E68"/>
    <w:rsid w:val="00BB30F1"/>
    <w:rsid w:val="00BB3357"/>
    <w:rsid w:val="00BB37F5"/>
    <w:rsid w:val="00BB3F79"/>
    <w:rsid w:val="00BB4563"/>
    <w:rsid w:val="00BB4FC6"/>
    <w:rsid w:val="00BB668C"/>
    <w:rsid w:val="00BB6F83"/>
    <w:rsid w:val="00BB7342"/>
    <w:rsid w:val="00BB744D"/>
    <w:rsid w:val="00BC0067"/>
    <w:rsid w:val="00BC10C7"/>
    <w:rsid w:val="00BC142C"/>
    <w:rsid w:val="00BC18DD"/>
    <w:rsid w:val="00BC2379"/>
    <w:rsid w:val="00BC23DE"/>
    <w:rsid w:val="00BC244B"/>
    <w:rsid w:val="00BC3177"/>
    <w:rsid w:val="00BC3483"/>
    <w:rsid w:val="00BC3A81"/>
    <w:rsid w:val="00BC4FE2"/>
    <w:rsid w:val="00BC67E3"/>
    <w:rsid w:val="00BC6BA2"/>
    <w:rsid w:val="00BC6CBB"/>
    <w:rsid w:val="00BC786C"/>
    <w:rsid w:val="00BD00C9"/>
    <w:rsid w:val="00BD031B"/>
    <w:rsid w:val="00BD0AB1"/>
    <w:rsid w:val="00BD0BFF"/>
    <w:rsid w:val="00BD0F6C"/>
    <w:rsid w:val="00BD1D76"/>
    <w:rsid w:val="00BD2647"/>
    <w:rsid w:val="00BD277A"/>
    <w:rsid w:val="00BD2F33"/>
    <w:rsid w:val="00BD3541"/>
    <w:rsid w:val="00BD3E34"/>
    <w:rsid w:val="00BD4329"/>
    <w:rsid w:val="00BD502A"/>
    <w:rsid w:val="00BD5A03"/>
    <w:rsid w:val="00BD5BB3"/>
    <w:rsid w:val="00BD5C86"/>
    <w:rsid w:val="00BD768C"/>
    <w:rsid w:val="00BD7ADE"/>
    <w:rsid w:val="00BE19FD"/>
    <w:rsid w:val="00BE1CE9"/>
    <w:rsid w:val="00BE393F"/>
    <w:rsid w:val="00BE42D7"/>
    <w:rsid w:val="00BE4837"/>
    <w:rsid w:val="00BE6B14"/>
    <w:rsid w:val="00BE79F6"/>
    <w:rsid w:val="00BF04FF"/>
    <w:rsid w:val="00BF0534"/>
    <w:rsid w:val="00BF1880"/>
    <w:rsid w:val="00BF19F4"/>
    <w:rsid w:val="00BF319A"/>
    <w:rsid w:val="00BF3259"/>
    <w:rsid w:val="00BF3849"/>
    <w:rsid w:val="00BF389B"/>
    <w:rsid w:val="00BF4AB8"/>
    <w:rsid w:val="00BF5432"/>
    <w:rsid w:val="00BF665F"/>
    <w:rsid w:val="00BF709C"/>
    <w:rsid w:val="00C003C3"/>
    <w:rsid w:val="00C01A97"/>
    <w:rsid w:val="00C01E15"/>
    <w:rsid w:val="00C03727"/>
    <w:rsid w:val="00C03A78"/>
    <w:rsid w:val="00C042F3"/>
    <w:rsid w:val="00C04A7D"/>
    <w:rsid w:val="00C04ED2"/>
    <w:rsid w:val="00C052BC"/>
    <w:rsid w:val="00C07917"/>
    <w:rsid w:val="00C079B0"/>
    <w:rsid w:val="00C07E5D"/>
    <w:rsid w:val="00C100D0"/>
    <w:rsid w:val="00C10214"/>
    <w:rsid w:val="00C1082F"/>
    <w:rsid w:val="00C10830"/>
    <w:rsid w:val="00C122D1"/>
    <w:rsid w:val="00C124D4"/>
    <w:rsid w:val="00C12550"/>
    <w:rsid w:val="00C12D48"/>
    <w:rsid w:val="00C13020"/>
    <w:rsid w:val="00C13772"/>
    <w:rsid w:val="00C14C4C"/>
    <w:rsid w:val="00C14E80"/>
    <w:rsid w:val="00C155A7"/>
    <w:rsid w:val="00C15CFD"/>
    <w:rsid w:val="00C15D42"/>
    <w:rsid w:val="00C15D47"/>
    <w:rsid w:val="00C16B62"/>
    <w:rsid w:val="00C20390"/>
    <w:rsid w:val="00C2262A"/>
    <w:rsid w:val="00C2286B"/>
    <w:rsid w:val="00C231E6"/>
    <w:rsid w:val="00C235DC"/>
    <w:rsid w:val="00C23642"/>
    <w:rsid w:val="00C23D0B"/>
    <w:rsid w:val="00C24716"/>
    <w:rsid w:val="00C25CAA"/>
    <w:rsid w:val="00C263D6"/>
    <w:rsid w:val="00C2722C"/>
    <w:rsid w:val="00C2743B"/>
    <w:rsid w:val="00C27B1D"/>
    <w:rsid w:val="00C27F33"/>
    <w:rsid w:val="00C30BE9"/>
    <w:rsid w:val="00C31B5E"/>
    <w:rsid w:val="00C32243"/>
    <w:rsid w:val="00C32802"/>
    <w:rsid w:val="00C32BB4"/>
    <w:rsid w:val="00C337A4"/>
    <w:rsid w:val="00C3440D"/>
    <w:rsid w:val="00C3471B"/>
    <w:rsid w:val="00C362CB"/>
    <w:rsid w:val="00C36345"/>
    <w:rsid w:val="00C36F34"/>
    <w:rsid w:val="00C407FB"/>
    <w:rsid w:val="00C4163E"/>
    <w:rsid w:val="00C41B88"/>
    <w:rsid w:val="00C42A40"/>
    <w:rsid w:val="00C43464"/>
    <w:rsid w:val="00C43953"/>
    <w:rsid w:val="00C44CDD"/>
    <w:rsid w:val="00C4576F"/>
    <w:rsid w:val="00C457B8"/>
    <w:rsid w:val="00C45BC2"/>
    <w:rsid w:val="00C45D47"/>
    <w:rsid w:val="00C45E10"/>
    <w:rsid w:val="00C461F8"/>
    <w:rsid w:val="00C46993"/>
    <w:rsid w:val="00C473E1"/>
    <w:rsid w:val="00C51AB0"/>
    <w:rsid w:val="00C52595"/>
    <w:rsid w:val="00C53440"/>
    <w:rsid w:val="00C53D23"/>
    <w:rsid w:val="00C5472E"/>
    <w:rsid w:val="00C56298"/>
    <w:rsid w:val="00C56A88"/>
    <w:rsid w:val="00C56C8E"/>
    <w:rsid w:val="00C56EA3"/>
    <w:rsid w:val="00C60021"/>
    <w:rsid w:val="00C60D33"/>
    <w:rsid w:val="00C6145C"/>
    <w:rsid w:val="00C61BBF"/>
    <w:rsid w:val="00C6264E"/>
    <w:rsid w:val="00C62856"/>
    <w:rsid w:val="00C62F26"/>
    <w:rsid w:val="00C63069"/>
    <w:rsid w:val="00C63842"/>
    <w:rsid w:val="00C66062"/>
    <w:rsid w:val="00C66614"/>
    <w:rsid w:val="00C66C67"/>
    <w:rsid w:val="00C6751E"/>
    <w:rsid w:val="00C70673"/>
    <w:rsid w:val="00C71DA2"/>
    <w:rsid w:val="00C72967"/>
    <w:rsid w:val="00C72FD4"/>
    <w:rsid w:val="00C73EA4"/>
    <w:rsid w:val="00C74841"/>
    <w:rsid w:val="00C7586B"/>
    <w:rsid w:val="00C76C49"/>
    <w:rsid w:val="00C7749E"/>
    <w:rsid w:val="00C8033A"/>
    <w:rsid w:val="00C80B5D"/>
    <w:rsid w:val="00C8103C"/>
    <w:rsid w:val="00C832F1"/>
    <w:rsid w:val="00C8456F"/>
    <w:rsid w:val="00C84B47"/>
    <w:rsid w:val="00C84E3B"/>
    <w:rsid w:val="00C84F4C"/>
    <w:rsid w:val="00C862BD"/>
    <w:rsid w:val="00C8687B"/>
    <w:rsid w:val="00C86E50"/>
    <w:rsid w:val="00C91A30"/>
    <w:rsid w:val="00C91E73"/>
    <w:rsid w:val="00C92B09"/>
    <w:rsid w:val="00C92B99"/>
    <w:rsid w:val="00C92BB8"/>
    <w:rsid w:val="00C92FBC"/>
    <w:rsid w:val="00C947B5"/>
    <w:rsid w:val="00C9485E"/>
    <w:rsid w:val="00C949FB"/>
    <w:rsid w:val="00C94C73"/>
    <w:rsid w:val="00C94CBE"/>
    <w:rsid w:val="00C952EA"/>
    <w:rsid w:val="00C9720E"/>
    <w:rsid w:val="00C97D4D"/>
    <w:rsid w:val="00CA000E"/>
    <w:rsid w:val="00CA025A"/>
    <w:rsid w:val="00CA129D"/>
    <w:rsid w:val="00CA1AC4"/>
    <w:rsid w:val="00CA25BF"/>
    <w:rsid w:val="00CA2841"/>
    <w:rsid w:val="00CA35A1"/>
    <w:rsid w:val="00CA3EC9"/>
    <w:rsid w:val="00CA5125"/>
    <w:rsid w:val="00CA5440"/>
    <w:rsid w:val="00CA5836"/>
    <w:rsid w:val="00CA5898"/>
    <w:rsid w:val="00CA5930"/>
    <w:rsid w:val="00CA5C22"/>
    <w:rsid w:val="00CA6ECB"/>
    <w:rsid w:val="00CA7075"/>
    <w:rsid w:val="00CA783F"/>
    <w:rsid w:val="00CB1AE8"/>
    <w:rsid w:val="00CB1F73"/>
    <w:rsid w:val="00CB2094"/>
    <w:rsid w:val="00CB3EBB"/>
    <w:rsid w:val="00CB44C9"/>
    <w:rsid w:val="00CB4D48"/>
    <w:rsid w:val="00CB510E"/>
    <w:rsid w:val="00CB6D30"/>
    <w:rsid w:val="00CB7812"/>
    <w:rsid w:val="00CB7846"/>
    <w:rsid w:val="00CB7871"/>
    <w:rsid w:val="00CC0984"/>
    <w:rsid w:val="00CC0A93"/>
    <w:rsid w:val="00CC0AE3"/>
    <w:rsid w:val="00CC2981"/>
    <w:rsid w:val="00CC2C83"/>
    <w:rsid w:val="00CC2D0D"/>
    <w:rsid w:val="00CC63C5"/>
    <w:rsid w:val="00CC680A"/>
    <w:rsid w:val="00CC681B"/>
    <w:rsid w:val="00CC6F51"/>
    <w:rsid w:val="00CD0B67"/>
    <w:rsid w:val="00CD39A8"/>
    <w:rsid w:val="00CD51EE"/>
    <w:rsid w:val="00CD594C"/>
    <w:rsid w:val="00CD5DA8"/>
    <w:rsid w:val="00CD5F0B"/>
    <w:rsid w:val="00CD63AA"/>
    <w:rsid w:val="00CD683F"/>
    <w:rsid w:val="00CD6EB7"/>
    <w:rsid w:val="00CD72A7"/>
    <w:rsid w:val="00CD72CF"/>
    <w:rsid w:val="00CD7AAF"/>
    <w:rsid w:val="00CE0C69"/>
    <w:rsid w:val="00CE0CFC"/>
    <w:rsid w:val="00CE101F"/>
    <w:rsid w:val="00CE1A11"/>
    <w:rsid w:val="00CE261F"/>
    <w:rsid w:val="00CE41D1"/>
    <w:rsid w:val="00CE461A"/>
    <w:rsid w:val="00CE48CD"/>
    <w:rsid w:val="00CE4A6A"/>
    <w:rsid w:val="00CE57EB"/>
    <w:rsid w:val="00CE5AFE"/>
    <w:rsid w:val="00CE5B88"/>
    <w:rsid w:val="00CE6BCE"/>
    <w:rsid w:val="00CF19C7"/>
    <w:rsid w:val="00CF2821"/>
    <w:rsid w:val="00CF3071"/>
    <w:rsid w:val="00CF314E"/>
    <w:rsid w:val="00CF3EF7"/>
    <w:rsid w:val="00CF45FD"/>
    <w:rsid w:val="00CF46F6"/>
    <w:rsid w:val="00CF50B7"/>
    <w:rsid w:val="00CF54BB"/>
    <w:rsid w:val="00CF582F"/>
    <w:rsid w:val="00CF5CB7"/>
    <w:rsid w:val="00CF6497"/>
    <w:rsid w:val="00CF71B4"/>
    <w:rsid w:val="00CF78E5"/>
    <w:rsid w:val="00D0066C"/>
    <w:rsid w:val="00D00897"/>
    <w:rsid w:val="00D00B0A"/>
    <w:rsid w:val="00D00B55"/>
    <w:rsid w:val="00D01F45"/>
    <w:rsid w:val="00D02E61"/>
    <w:rsid w:val="00D0429E"/>
    <w:rsid w:val="00D0479B"/>
    <w:rsid w:val="00D052C5"/>
    <w:rsid w:val="00D053BE"/>
    <w:rsid w:val="00D065F6"/>
    <w:rsid w:val="00D06DC0"/>
    <w:rsid w:val="00D07483"/>
    <w:rsid w:val="00D07495"/>
    <w:rsid w:val="00D07AF4"/>
    <w:rsid w:val="00D10652"/>
    <w:rsid w:val="00D10B1B"/>
    <w:rsid w:val="00D10BF3"/>
    <w:rsid w:val="00D110D9"/>
    <w:rsid w:val="00D112F7"/>
    <w:rsid w:val="00D1182C"/>
    <w:rsid w:val="00D11F1A"/>
    <w:rsid w:val="00D122E2"/>
    <w:rsid w:val="00D14B3B"/>
    <w:rsid w:val="00D1568F"/>
    <w:rsid w:val="00D16A86"/>
    <w:rsid w:val="00D17DD2"/>
    <w:rsid w:val="00D17F01"/>
    <w:rsid w:val="00D201F6"/>
    <w:rsid w:val="00D20326"/>
    <w:rsid w:val="00D20584"/>
    <w:rsid w:val="00D22A31"/>
    <w:rsid w:val="00D24DC1"/>
    <w:rsid w:val="00D25080"/>
    <w:rsid w:val="00D25B77"/>
    <w:rsid w:val="00D26B11"/>
    <w:rsid w:val="00D278E5"/>
    <w:rsid w:val="00D27B96"/>
    <w:rsid w:val="00D317E1"/>
    <w:rsid w:val="00D31F33"/>
    <w:rsid w:val="00D322AA"/>
    <w:rsid w:val="00D325C2"/>
    <w:rsid w:val="00D325F0"/>
    <w:rsid w:val="00D328A3"/>
    <w:rsid w:val="00D32EA5"/>
    <w:rsid w:val="00D33F4B"/>
    <w:rsid w:val="00D34AD0"/>
    <w:rsid w:val="00D3509E"/>
    <w:rsid w:val="00D35868"/>
    <w:rsid w:val="00D35885"/>
    <w:rsid w:val="00D35C33"/>
    <w:rsid w:val="00D368E9"/>
    <w:rsid w:val="00D36D7F"/>
    <w:rsid w:val="00D36D83"/>
    <w:rsid w:val="00D3710A"/>
    <w:rsid w:val="00D37767"/>
    <w:rsid w:val="00D40EE3"/>
    <w:rsid w:val="00D4122C"/>
    <w:rsid w:val="00D42AC3"/>
    <w:rsid w:val="00D43334"/>
    <w:rsid w:val="00D44344"/>
    <w:rsid w:val="00D44B4A"/>
    <w:rsid w:val="00D45EE7"/>
    <w:rsid w:val="00D47A0F"/>
    <w:rsid w:val="00D50363"/>
    <w:rsid w:val="00D50A78"/>
    <w:rsid w:val="00D514E3"/>
    <w:rsid w:val="00D51811"/>
    <w:rsid w:val="00D5208F"/>
    <w:rsid w:val="00D52263"/>
    <w:rsid w:val="00D53527"/>
    <w:rsid w:val="00D53762"/>
    <w:rsid w:val="00D5379D"/>
    <w:rsid w:val="00D53C35"/>
    <w:rsid w:val="00D54A18"/>
    <w:rsid w:val="00D55944"/>
    <w:rsid w:val="00D5620A"/>
    <w:rsid w:val="00D56D43"/>
    <w:rsid w:val="00D57E2F"/>
    <w:rsid w:val="00D602BC"/>
    <w:rsid w:val="00D60529"/>
    <w:rsid w:val="00D61A95"/>
    <w:rsid w:val="00D61F0D"/>
    <w:rsid w:val="00D62244"/>
    <w:rsid w:val="00D63400"/>
    <w:rsid w:val="00D63508"/>
    <w:rsid w:val="00D635F4"/>
    <w:rsid w:val="00D6381C"/>
    <w:rsid w:val="00D641A2"/>
    <w:rsid w:val="00D64412"/>
    <w:rsid w:val="00D6498A"/>
    <w:rsid w:val="00D65E2C"/>
    <w:rsid w:val="00D66D1A"/>
    <w:rsid w:val="00D67CD2"/>
    <w:rsid w:val="00D70795"/>
    <w:rsid w:val="00D7195A"/>
    <w:rsid w:val="00D72252"/>
    <w:rsid w:val="00D72EB8"/>
    <w:rsid w:val="00D74191"/>
    <w:rsid w:val="00D74309"/>
    <w:rsid w:val="00D74922"/>
    <w:rsid w:val="00D74F28"/>
    <w:rsid w:val="00D75355"/>
    <w:rsid w:val="00D75FA6"/>
    <w:rsid w:val="00D76E93"/>
    <w:rsid w:val="00D76FC1"/>
    <w:rsid w:val="00D77EF8"/>
    <w:rsid w:val="00D80046"/>
    <w:rsid w:val="00D80BEC"/>
    <w:rsid w:val="00D81B66"/>
    <w:rsid w:val="00D81BAE"/>
    <w:rsid w:val="00D8201B"/>
    <w:rsid w:val="00D82A88"/>
    <w:rsid w:val="00D83113"/>
    <w:rsid w:val="00D83472"/>
    <w:rsid w:val="00D849F1"/>
    <w:rsid w:val="00D858CA"/>
    <w:rsid w:val="00D869F5"/>
    <w:rsid w:val="00D902E8"/>
    <w:rsid w:val="00D90F8B"/>
    <w:rsid w:val="00D912D3"/>
    <w:rsid w:val="00D9144E"/>
    <w:rsid w:val="00D917AC"/>
    <w:rsid w:val="00D91FF6"/>
    <w:rsid w:val="00D9257B"/>
    <w:rsid w:val="00D93163"/>
    <w:rsid w:val="00D9330B"/>
    <w:rsid w:val="00D9335C"/>
    <w:rsid w:val="00D934AA"/>
    <w:rsid w:val="00D935BA"/>
    <w:rsid w:val="00D93913"/>
    <w:rsid w:val="00D93B00"/>
    <w:rsid w:val="00D94A1A"/>
    <w:rsid w:val="00D962B1"/>
    <w:rsid w:val="00D9635B"/>
    <w:rsid w:val="00D97125"/>
    <w:rsid w:val="00D977D0"/>
    <w:rsid w:val="00D979AA"/>
    <w:rsid w:val="00DA04BF"/>
    <w:rsid w:val="00DA10DB"/>
    <w:rsid w:val="00DA12F5"/>
    <w:rsid w:val="00DA34CE"/>
    <w:rsid w:val="00DA3CB5"/>
    <w:rsid w:val="00DA40AE"/>
    <w:rsid w:val="00DA4979"/>
    <w:rsid w:val="00DA5BF3"/>
    <w:rsid w:val="00DA5C24"/>
    <w:rsid w:val="00DA5CA0"/>
    <w:rsid w:val="00DA67AC"/>
    <w:rsid w:val="00DA6957"/>
    <w:rsid w:val="00DA6C8F"/>
    <w:rsid w:val="00DA74C8"/>
    <w:rsid w:val="00DA7AFC"/>
    <w:rsid w:val="00DB117D"/>
    <w:rsid w:val="00DB1847"/>
    <w:rsid w:val="00DB1ACB"/>
    <w:rsid w:val="00DB2A01"/>
    <w:rsid w:val="00DB30B0"/>
    <w:rsid w:val="00DB5BF7"/>
    <w:rsid w:val="00DB6001"/>
    <w:rsid w:val="00DB6A23"/>
    <w:rsid w:val="00DB6CE4"/>
    <w:rsid w:val="00DB747E"/>
    <w:rsid w:val="00DC0294"/>
    <w:rsid w:val="00DC065A"/>
    <w:rsid w:val="00DC0742"/>
    <w:rsid w:val="00DC0F0A"/>
    <w:rsid w:val="00DC1741"/>
    <w:rsid w:val="00DC239B"/>
    <w:rsid w:val="00DC2626"/>
    <w:rsid w:val="00DC2BA9"/>
    <w:rsid w:val="00DC2DDF"/>
    <w:rsid w:val="00DC4322"/>
    <w:rsid w:val="00DC473E"/>
    <w:rsid w:val="00DC4C47"/>
    <w:rsid w:val="00DC4F46"/>
    <w:rsid w:val="00DC5D6D"/>
    <w:rsid w:val="00DC6128"/>
    <w:rsid w:val="00DC66B4"/>
    <w:rsid w:val="00DC7380"/>
    <w:rsid w:val="00DC7408"/>
    <w:rsid w:val="00DC7893"/>
    <w:rsid w:val="00DD0F06"/>
    <w:rsid w:val="00DD147E"/>
    <w:rsid w:val="00DD180A"/>
    <w:rsid w:val="00DD1D0C"/>
    <w:rsid w:val="00DD2211"/>
    <w:rsid w:val="00DD25AA"/>
    <w:rsid w:val="00DD275A"/>
    <w:rsid w:val="00DD3FA2"/>
    <w:rsid w:val="00DD431C"/>
    <w:rsid w:val="00DD4818"/>
    <w:rsid w:val="00DD6585"/>
    <w:rsid w:val="00DD667A"/>
    <w:rsid w:val="00DD7815"/>
    <w:rsid w:val="00DD7A86"/>
    <w:rsid w:val="00DE0538"/>
    <w:rsid w:val="00DE3287"/>
    <w:rsid w:val="00DE3A6F"/>
    <w:rsid w:val="00DE4624"/>
    <w:rsid w:val="00DE4D72"/>
    <w:rsid w:val="00DE4F09"/>
    <w:rsid w:val="00DE7077"/>
    <w:rsid w:val="00DF0251"/>
    <w:rsid w:val="00DF03D9"/>
    <w:rsid w:val="00DF27C9"/>
    <w:rsid w:val="00DF34EF"/>
    <w:rsid w:val="00DF424C"/>
    <w:rsid w:val="00DF43E7"/>
    <w:rsid w:val="00DF62D0"/>
    <w:rsid w:val="00DF62E8"/>
    <w:rsid w:val="00DF66A2"/>
    <w:rsid w:val="00DF7709"/>
    <w:rsid w:val="00E009BE"/>
    <w:rsid w:val="00E00EDA"/>
    <w:rsid w:val="00E01C27"/>
    <w:rsid w:val="00E01F9A"/>
    <w:rsid w:val="00E0227F"/>
    <w:rsid w:val="00E02CD0"/>
    <w:rsid w:val="00E04BAD"/>
    <w:rsid w:val="00E059F6"/>
    <w:rsid w:val="00E0781E"/>
    <w:rsid w:val="00E07B6C"/>
    <w:rsid w:val="00E07DDF"/>
    <w:rsid w:val="00E10556"/>
    <w:rsid w:val="00E1061A"/>
    <w:rsid w:val="00E10C3D"/>
    <w:rsid w:val="00E10F2B"/>
    <w:rsid w:val="00E11D87"/>
    <w:rsid w:val="00E12D07"/>
    <w:rsid w:val="00E135EA"/>
    <w:rsid w:val="00E14C87"/>
    <w:rsid w:val="00E163CE"/>
    <w:rsid w:val="00E1674C"/>
    <w:rsid w:val="00E1681B"/>
    <w:rsid w:val="00E17828"/>
    <w:rsid w:val="00E17B4D"/>
    <w:rsid w:val="00E17FE7"/>
    <w:rsid w:val="00E20186"/>
    <w:rsid w:val="00E201B9"/>
    <w:rsid w:val="00E208E6"/>
    <w:rsid w:val="00E20D20"/>
    <w:rsid w:val="00E2128D"/>
    <w:rsid w:val="00E21ECE"/>
    <w:rsid w:val="00E2273B"/>
    <w:rsid w:val="00E22AE9"/>
    <w:rsid w:val="00E23765"/>
    <w:rsid w:val="00E2487F"/>
    <w:rsid w:val="00E24EB8"/>
    <w:rsid w:val="00E25651"/>
    <w:rsid w:val="00E259CA"/>
    <w:rsid w:val="00E26B59"/>
    <w:rsid w:val="00E26CD9"/>
    <w:rsid w:val="00E270FB"/>
    <w:rsid w:val="00E2715F"/>
    <w:rsid w:val="00E2741A"/>
    <w:rsid w:val="00E30048"/>
    <w:rsid w:val="00E304A1"/>
    <w:rsid w:val="00E30A0E"/>
    <w:rsid w:val="00E327F7"/>
    <w:rsid w:val="00E32FEB"/>
    <w:rsid w:val="00E3552B"/>
    <w:rsid w:val="00E358C1"/>
    <w:rsid w:val="00E35BD5"/>
    <w:rsid w:val="00E36767"/>
    <w:rsid w:val="00E36B9B"/>
    <w:rsid w:val="00E36F7D"/>
    <w:rsid w:val="00E3733C"/>
    <w:rsid w:val="00E37A0C"/>
    <w:rsid w:val="00E37DBC"/>
    <w:rsid w:val="00E403B1"/>
    <w:rsid w:val="00E41FF2"/>
    <w:rsid w:val="00E4293B"/>
    <w:rsid w:val="00E429FE"/>
    <w:rsid w:val="00E43A79"/>
    <w:rsid w:val="00E43C90"/>
    <w:rsid w:val="00E43E89"/>
    <w:rsid w:val="00E44D2A"/>
    <w:rsid w:val="00E45C96"/>
    <w:rsid w:val="00E474AF"/>
    <w:rsid w:val="00E4767C"/>
    <w:rsid w:val="00E47850"/>
    <w:rsid w:val="00E50FF2"/>
    <w:rsid w:val="00E5103C"/>
    <w:rsid w:val="00E529C6"/>
    <w:rsid w:val="00E533BF"/>
    <w:rsid w:val="00E53841"/>
    <w:rsid w:val="00E54DA7"/>
    <w:rsid w:val="00E54DD4"/>
    <w:rsid w:val="00E5649A"/>
    <w:rsid w:val="00E57FFD"/>
    <w:rsid w:val="00E6035A"/>
    <w:rsid w:val="00E60949"/>
    <w:rsid w:val="00E61E22"/>
    <w:rsid w:val="00E6209F"/>
    <w:rsid w:val="00E623F4"/>
    <w:rsid w:val="00E62894"/>
    <w:rsid w:val="00E62DBC"/>
    <w:rsid w:val="00E63314"/>
    <w:rsid w:val="00E6346E"/>
    <w:rsid w:val="00E63C98"/>
    <w:rsid w:val="00E6425A"/>
    <w:rsid w:val="00E642A9"/>
    <w:rsid w:val="00E64F05"/>
    <w:rsid w:val="00E65432"/>
    <w:rsid w:val="00E65594"/>
    <w:rsid w:val="00E65ABA"/>
    <w:rsid w:val="00E66691"/>
    <w:rsid w:val="00E6674B"/>
    <w:rsid w:val="00E66FB0"/>
    <w:rsid w:val="00E70195"/>
    <w:rsid w:val="00E70699"/>
    <w:rsid w:val="00E71FFB"/>
    <w:rsid w:val="00E72008"/>
    <w:rsid w:val="00E729C4"/>
    <w:rsid w:val="00E72BF4"/>
    <w:rsid w:val="00E72FF2"/>
    <w:rsid w:val="00E73484"/>
    <w:rsid w:val="00E736B0"/>
    <w:rsid w:val="00E73F05"/>
    <w:rsid w:val="00E74153"/>
    <w:rsid w:val="00E750D3"/>
    <w:rsid w:val="00E757E4"/>
    <w:rsid w:val="00E77594"/>
    <w:rsid w:val="00E800CE"/>
    <w:rsid w:val="00E8026E"/>
    <w:rsid w:val="00E80A35"/>
    <w:rsid w:val="00E81001"/>
    <w:rsid w:val="00E820C2"/>
    <w:rsid w:val="00E82CF3"/>
    <w:rsid w:val="00E83597"/>
    <w:rsid w:val="00E83937"/>
    <w:rsid w:val="00E83A74"/>
    <w:rsid w:val="00E840FD"/>
    <w:rsid w:val="00E843CD"/>
    <w:rsid w:val="00E84734"/>
    <w:rsid w:val="00E8605B"/>
    <w:rsid w:val="00E86492"/>
    <w:rsid w:val="00E87DE5"/>
    <w:rsid w:val="00E87F11"/>
    <w:rsid w:val="00E909A2"/>
    <w:rsid w:val="00E90E41"/>
    <w:rsid w:val="00E929DE"/>
    <w:rsid w:val="00E93025"/>
    <w:rsid w:val="00E93121"/>
    <w:rsid w:val="00E9336C"/>
    <w:rsid w:val="00E9370B"/>
    <w:rsid w:val="00E937A5"/>
    <w:rsid w:val="00E9382D"/>
    <w:rsid w:val="00E95199"/>
    <w:rsid w:val="00E95699"/>
    <w:rsid w:val="00E956E7"/>
    <w:rsid w:val="00E95716"/>
    <w:rsid w:val="00E958E8"/>
    <w:rsid w:val="00E961BC"/>
    <w:rsid w:val="00E9710D"/>
    <w:rsid w:val="00E977C9"/>
    <w:rsid w:val="00E97DEA"/>
    <w:rsid w:val="00EA4B2A"/>
    <w:rsid w:val="00EA56A8"/>
    <w:rsid w:val="00EA5DFB"/>
    <w:rsid w:val="00EA631D"/>
    <w:rsid w:val="00EA6337"/>
    <w:rsid w:val="00EA761D"/>
    <w:rsid w:val="00EA77D0"/>
    <w:rsid w:val="00EB0619"/>
    <w:rsid w:val="00EB06EB"/>
    <w:rsid w:val="00EB08A3"/>
    <w:rsid w:val="00EB0B60"/>
    <w:rsid w:val="00EB17B5"/>
    <w:rsid w:val="00EB21AA"/>
    <w:rsid w:val="00EB2F77"/>
    <w:rsid w:val="00EB3628"/>
    <w:rsid w:val="00EB3E83"/>
    <w:rsid w:val="00EB560E"/>
    <w:rsid w:val="00EB5BF5"/>
    <w:rsid w:val="00EB5FB7"/>
    <w:rsid w:val="00EB6B32"/>
    <w:rsid w:val="00EB7034"/>
    <w:rsid w:val="00EB77AA"/>
    <w:rsid w:val="00EC0301"/>
    <w:rsid w:val="00EC11DA"/>
    <w:rsid w:val="00EC2B46"/>
    <w:rsid w:val="00EC2BC8"/>
    <w:rsid w:val="00EC31CF"/>
    <w:rsid w:val="00EC41BB"/>
    <w:rsid w:val="00EC4637"/>
    <w:rsid w:val="00EC5937"/>
    <w:rsid w:val="00EC7046"/>
    <w:rsid w:val="00EC7A76"/>
    <w:rsid w:val="00EC7F47"/>
    <w:rsid w:val="00ED007F"/>
    <w:rsid w:val="00ED00A9"/>
    <w:rsid w:val="00ED2207"/>
    <w:rsid w:val="00ED3790"/>
    <w:rsid w:val="00ED46E2"/>
    <w:rsid w:val="00ED56CC"/>
    <w:rsid w:val="00ED6167"/>
    <w:rsid w:val="00ED62FF"/>
    <w:rsid w:val="00ED6A15"/>
    <w:rsid w:val="00ED7CB5"/>
    <w:rsid w:val="00EE036E"/>
    <w:rsid w:val="00EE131B"/>
    <w:rsid w:val="00EE2533"/>
    <w:rsid w:val="00EE37A3"/>
    <w:rsid w:val="00EE65E6"/>
    <w:rsid w:val="00EE75D0"/>
    <w:rsid w:val="00EF013A"/>
    <w:rsid w:val="00EF0C59"/>
    <w:rsid w:val="00EF27EA"/>
    <w:rsid w:val="00EF2A33"/>
    <w:rsid w:val="00EF2F23"/>
    <w:rsid w:val="00EF3646"/>
    <w:rsid w:val="00EF458B"/>
    <w:rsid w:val="00EF47BE"/>
    <w:rsid w:val="00EF6BA7"/>
    <w:rsid w:val="00EF77CD"/>
    <w:rsid w:val="00F003E4"/>
    <w:rsid w:val="00F00AE7"/>
    <w:rsid w:val="00F00D68"/>
    <w:rsid w:val="00F01062"/>
    <w:rsid w:val="00F02307"/>
    <w:rsid w:val="00F02527"/>
    <w:rsid w:val="00F02985"/>
    <w:rsid w:val="00F03000"/>
    <w:rsid w:val="00F04AAF"/>
    <w:rsid w:val="00F052B0"/>
    <w:rsid w:val="00F05574"/>
    <w:rsid w:val="00F056EA"/>
    <w:rsid w:val="00F05A2D"/>
    <w:rsid w:val="00F05EA6"/>
    <w:rsid w:val="00F06A85"/>
    <w:rsid w:val="00F10CD6"/>
    <w:rsid w:val="00F11130"/>
    <w:rsid w:val="00F11496"/>
    <w:rsid w:val="00F11E80"/>
    <w:rsid w:val="00F11FE0"/>
    <w:rsid w:val="00F1274E"/>
    <w:rsid w:val="00F13092"/>
    <w:rsid w:val="00F1425E"/>
    <w:rsid w:val="00F144D4"/>
    <w:rsid w:val="00F14ED8"/>
    <w:rsid w:val="00F15222"/>
    <w:rsid w:val="00F15B24"/>
    <w:rsid w:val="00F169E8"/>
    <w:rsid w:val="00F16BE6"/>
    <w:rsid w:val="00F16DCF"/>
    <w:rsid w:val="00F20A44"/>
    <w:rsid w:val="00F2116A"/>
    <w:rsid w:val="00F2169B"/>
    <w:rsid w:val="00F21870"/>
    <w:rsid w:val="00F22720"/>
    <w:rsid w:val="00F229CA"/>
    <w:rsid w:val="00F25554"/>
    <w:rsid w:val="00F26243"/>
    <w:rsid w:val="00F26437"/>
    <w:rsid w:val="00F2673F"/>
    <w:rsid w:val="00F268FB"/>
    <w:rsid w:val="00F27E0A"/>
    <w:rsid w:val="00F30E62"/>
    <w:rsid w:val="00F33D65"/>
    <w:rsid w:val="00F34ABE"/>
    <w:rsid w:val="00F35C31"/>
    <w:rsid w:val="00F373F4"/>
    <w:rsid w:val="00F406EC"/>
    <w:rsid w:val="00F4070F"/>
    <w:rsid w:val="00F41401"/>
    <w:rsid w:val="00F415D5"/>
    <w:rsid w:val="00F41EF5"/>
    <w:rsid w:val="00F428D3"/>
    <w:rsid w:val="00F42D67"/>
    <w:rsid w:val="00F43A9C"/>
    <w:rsid w:val="00F4555F"/>
    <w:rsid w:val="00F45AD2"/>
    <w:rsid w:val="00F46BB5"/>
    <w:rsid w:val="00F46C16"/>
    <w:rsid w:val="00F47980"/>
    <w:rsid w:val="00F47C85"/>
    <w:rsid w:val="00F50A98"/>
    <w:rsid w:val="00F518B9"/>
    <w:rsid w:val="00F52ABD"/>
    <w:rsid w:val="00F54664"/>
    <w:rsid w:val="00F54D74"/>
    <w:rsid w:val="00F55C00"/>
    <w:rsid w:val="00F55C76"/>
    <w:rsid w:val="00F56A71"/>
    <w:rsid w:val="00F5729A"/>
    <w:rsid w:val="00F603FD"/>
    <w:rsid w:val="00F61D6B"/>
    <w:rsid w:val="00F620FE"/>
    <w:rsid w:val="00F62D8D"/>
    <w:rsid w:val="00F62F6F"/>
    <w:rsid w:val="00F633B8"/>
    <w:rsid w:val="00F64759"/>
    <w:rsid w:val="00F654CD"/>
    <w:rsid w:val="00F65A5F"/>
    <w:rsid w:val="00F66502"/>
    <w:rsid w:val="00F67A40"/>
    <w:rsid w:val="00F7089D"/>
    <w:rsid w:val="00F711C2"/>
    <w:rsid w:val="00F71CEE"/>
    <w:rsid w:val="00F7233E"/>
    <w:rsid w:val="00F7238A"/>
    <w:rsid w:val="00F72C62"/>
    <w:rsid w:val="00F7365C"/>
    <w:rsid w:val="00F74478"/>
    <w:rsid w:val="00F748C5"/>
    <w:rsid w:val="00F75BA1"/>
    <w:rsid w:val="00F7609C"/>
    <w:rsid w:val="00F76764"/>
    <w:rsid w:val="00F7699E"/>
    <w:rsid w:val="00F777DC"/>
    <w:rsid w:val="00F77D84"/>
    <w:rsid w:val="00F77EEF"/>
    <w:rsid w:val="00F808A7"/>
    <w:rsid w:val="00F813D2"/>
    <w:rsid w:val="00F815B1"/>
    <w:rsid w:val="00F81E58"/>
    <w:rsid w:val="00F81EBF"/>
    <w:rsid w:val="00F81FEF"/>
    <w:rsid w:val="00F825AA"/>
    <w:rsid w:val="00F829F5"/>
    <w:rsid w:val="00F833A0"/>
    <w:rsid w:val="00F83627"/>
    <w:rsid w:val="00F83ECF"/>
    <w:rsid w:val="00F842D3"/>
    <w:rsid w:val="00F85196"/>
    <w:rsid w:val="00F85363"/>
    <w:rsid w:val="00F869D3"/>
    <w:rsid w:val="00F86D72"/>
    <w:rsid w:val="00F86E31"/>
    <w:rsid w:val="00F9064E"/>
    <w:rsid w:val="00F9123C"/>
    <w:rsid w:val="00F91493"/>
    <w:rsid w:val="00F943F8"/>
    <w:rsid w:val="00F95E5F"/>
    <w:rsid w:val="00F9626C"/>
    <w:rsid w:val="00F96755"/>
    <w:rsid w:val="00F97EDF"/>
    <w:rsid w:val="00FA04C4"/>
    <w:rsid w:val="00FA1DF2"/>
    <w:rsid w:val="00FA2078"/>
    <w:rsid w:val="00FA28F3"/>
    <w:rsid w:val="00FA2FCB"/>
    <w:rsid w:val="00FA3683"/>
    <w:rsid w:val="00FA4FAC"/>
    <w:rsid w:val="00FA5A35"/>
    <w:rsid w:val="00FA5B01"/>
    <w:rsid w:val="00FA615E"/>
    <w:rsid w:val="00FA68D4"/>
    <w:rsid w:val="00FA6EC6"/>
    <w:rsid w:val="00FA7BC3"/>
    <w:rsid w:val="00FA7F5F"/>
    <w:rsid w:val="00FB2160"/>
    <w:rsid w:val="00FB27B8"/>
    <w:rsid w:val="00FB2E72"/>
    <w:rsid w:val="00FB2FDD"/>
    <w:rsid w:val="00FB33F1"/>
    <w:rsid w:val="00FB3C19"/>
    <w:rsid w:val="00FB483A"/>
    <w:rsid w:val="00FB4E0F"/>
    <w:rsid w:val="00FB553D"/>
    <w:rsid w:val="00FB57EE"/>
    <w:rsid w:val="00FB6006"/>
    <w:rsid w:val="00FB7A39"/>
    <w:rsid w:val="00FB7C43"/>
    <w:rsid w:val="00FC0119"/>
    <w:rsid w:val="00FC0D15"/>
    <w:rsid w:val="00FC0D50"/>
    <w:rsid w:val="00FC1F19"/>
    <w:rsid w:val="00FC25DA"/>
    <w:rsid w:val="00FC3DCF"/>
    <w:rsid w:val="00FC5011"/>
    <w:rsid w:val="00FC57F7"/>
    <w:rsid w:val="00FC591B"/>
    <w:rsid w:val="00FC59C6"/>
    <w:rsid w:val="00FC75A3"/>
    <w:rsid w:val="00FC7A88"/>
    <w:rsid w:val="00FC7D2E"/>
    <w:rsid w:val="00FC7DD3"/>
    <w:rsid w:val="00FD07E4"/>
    <w:rsid w:val="00FD293F"/>
    <w:rsid w:val="00FD2EA7"/>
    <w:rsid w:val="00FD3C80"/>
    <w:rsid w:val="00FD4D63"/>
    <w:rsid w:val="00FD5B38"/>
    <w:rsid w:val="00FD5E70"/>
    <w:rsid w:val="00FE0756"/>
    <w:rsid w:val="00FE1C8E"/>
    <w:rsid w:val="00FE22F1"/>
    <w:rsid w:val="00FE2ECC"/>
    <w:rsid w:val="00FE3683"/>
    <w:rsid w:val="00FE3CCE"/>
    <w:rsid w:val="00FE4173"/>
    <w:rsid w:val="00FE50E8"/>
    <w:rsid w:val="00FE7DA1"/>
    <w:rsid w:val="00FF0429"/>
    <w:rsid w:val="00FF18F9"/>
    <w:rsid w:val="00FF1A57"/>
    <w:rsid w:val="00FF33A9"/>
    <w:rsid w:val="00FF3A8E"/>
    <w:rsid w:val="00FF451E"/>
    <w:rsid w:val="00FF4D09"/>
    <w:rsid w:val="00FF5475"/>
    <w:rsid w:val="00FF610D"/>
    <w:rsid w:val="00FF6F6C"/>
    <w:rsid w:val="00FF7A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1525F3"/>
    <w:rPr>
      <w:rFonts w:ascii="Arial MT" w:eastAsiaTheme="minorEastAsia" w:hAnsi="Arial MT" w:cs="Times New Roman"/>
      <w:sz w:val="22"/>
      <w:szCs w:val="22"/>
    </w:rPr>
  </w:style>
  <w:style w:type="character" w:customStyle="1" w:styleId="fontstyle21">
    <w:name w:val="fontstyle21"/>
    <w:basedOn w:val="Fontepargpadro"/>
    <w:rsid w:val="00FB4E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58037762">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181942771">
      <w:bodyDiv w:val="1"/>
      <w:marLeft w:val="0"/>
      <w:marRight w:val="0"/>
      <w:marTop w:val="0"/>
      <w:marBottom w:val="0"/>
      <w:divBdr>
        <w:top w:val="none" w:sz="0" w:space="0" w:color="auto"/>
        <w:left w:val="none" w:sz="0" w:space="0" w:color="auto"/>
        <w:bottom w:val="none" w:sz="0" w:space="0" w:color="auto"/>
        <w:right w:val="none" w:sz="0" w:space="0" w:color="auto"/>
      </w:divBdr>
    </w:div>
    <w:div w:id="195627703">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258023752">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7778907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20108535">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27482585">
      <w:bodyDiv w:val="1"/>
      <w:marLeft w:val="0"/>
      <w:marRight w:val="0"/>
      <w:marTop w:val="0"/>
      <w:marBottom w:val="0"/>
      <w:divBdr>
        <w:top w:val="none" w:sz="0" w:space="0" w:color="auto"/>
        <w:left w:val="none" w:sz="0" w:space="0" w:color="auto"/>
        <w:bottom w:val="none" w:sz="0" w:space="0" w:color="auto"/>
        <w:right w:val="none" w:sz="0" w:space="0" w:color="auto"/>
      </w:divBdr>
    </w:div>
    <w:div w:id="850067519">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30660164">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721246862">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4960</TotalTime>
  <Pages>24</Pages>
  <Words>13271</Words>
  <Characters>71669</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2922</cp:revision>
  <cp:lastPrinted>2025-07-08T12:35:00Z</cp:lastPrinted>
  <dcterms:created xsi:type="dcterms:W3CDTF">2024-02-21T13:24:00Z</dcterms:created>
  <dcterms:modified xsi:type="dcterms:W3CDTF">2025-07-28T19:31:00Z</dcterms:modified>
</cp:coreProperties>
</file>